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1F3359" w14:textId="77777777" w:rsidR="000F5052" w:rsidRDefault="000F5052" w:rsidP="000F5052">
      <w:pPr>
        <w:pStyle w:val="Tytu1"/>
      </w:pPr>
      <w:r>
        <w:t>DOKUMENTACJA</w:t>
      </w:r>
    </w:p>
    <w:p w14:paraId="301F335A" w14:textId="77777777" w:rsidR="000F5052" w:rsidRDefault="000F5052" w:rsidP="000F5052">
      <w:pPr>
        <w:pStyle w:val="Tytu1"/>
      </w:pPr>
      <w:r>
        <w:t>TECHNICZNA</w:t>
      </w:r>
    </w:p>
    <w:p w14:paraId="301F335B" w14:textId="77777777" w:rsidR="000F5052" w:rsidRDefault="000F5052" w:rsidP="000F5052"/>
    <w:p w14:paraId="301F335C" w14:textId="77777777" w:rsidR="000F5052" w:rsidRDefault="000F5052" w:rsidP="000F5052">
      <w:pPr>
        <w:pStyle w:val="Tytu2"/>
      </w:pPr>
      <w:r>
        <w:t>SYSTEM INFORMATYCZNY</w:t>
      </w:r>
    </w:p>
    <w:p w14:paraId="301F335D" w14:textId="77777777" w:rsidR="000F5052" w:rsidRDefault="000F5052" w:rsidP="000F5052">
      <w:pPr>
        <w:pStyle w:val="Tytu2"/>
      </w:pPr>
      <w:r>
        <w:t>KRAJOWEGO REJESTRU SĄDOWEGO</w:t>
      </w:r>
    </w:p>
    <w:p w14:paraId="301F335E" w14:textId="77777777" w:rsidR="000F5052" w:rsidRDefault="000F5052" w:rsidP="000F5052"/>
    <w:p w14:paraId="301F335F" w14:textId="77777777" w:rsidR="000F5052" w:rsidRDefault="000F5052" w:rsidP="000F5052">
      <w:pPr>
        <w:pStyle w:val="Tytu3"/>
      </w:pPr>
      <w:r>
        <w:t xml:space="preserve">Opis architektury </w:t>
      </w:r>
      <w:r>
        <w:br/>
        <w:t xml:space="preserve">podsystemu </w:t>
      </w:r>
      <w:r>
        <w:br/>
        <w:t>Centralnej Informacji KRS</w:t>
      </w:r>
    </w:p>
    <w:p w14:paraId="301F3360" w14:textId="77777777" w:rsidR="000F5052" w:rsidRDefault="000F5052" w:rsidP="000F5052">
      <w:pPr>
        <w:ind w:left="708" w:hanging="708"/>
      </w:pPr>
    </w:p>
    <w:p w14:paraId="301F3361" w14:textId="77777777" w:rsidR="000F5052" w:rsidRDefault="000F5052" w:rsidP="000F5052"/>
    <w:p w14:paraId="301F3362" w14:textId="77777777" w:rsidR="000F5052" w:rsidRDefault="000F5052" w:rsidP="000F5052"/>
    <w:p w14:paraId="301F3363" w14:textId="77777777" w:rsidR="000F5052" w:rsidRDefault="000F5052" w:rsidP="000F5052"/>
    <w:p w14:paraId="301F3364" w14:textId="77777777" w:rsidR="000F5052" w:rsidRDefault="000F5052" w:rsidP="000F5052"/>
    <w:p w14:paraId="301F3365" w14:textId="77777777" w:rsidR="000F5052" w:rsidRDefault="000F5052" w:rsidP="000F5052"/>
    <w:p w14:paraId="301F3366" w14:textId="2B0FCC52" w:rsidR="000F5052" w:rsidRDefault="000F5052" w:rsidP="000F5052">
      <w:pPr>
        <w:pStyle w:val="Tytu1"/>
      </w:pPr>
      <w:r>
        <w:t xml:space="preserve">Wersja dokumentu </w:t>
      </w:r>
      <w:r w:rsidR="00E1218A">
        <w:t>3</w:t>
      </w:r>
      <w:r w:rsidR="000E5ABE">
        <w:t>.0</w:t>
      </w:r>
    </w:p>
    <w:p w14:paraId="301F3367" w14:textId="77777777" w:rsidR="003F5D81" w:rsidRPr="00E176C1" w:rsidRDefault="003F5D81" w:rsidP="006E62E6">
      <w:pPr>
        <w:spacing w:before="100" w:beforeAutospacing="1" w:after="100" w:afterAutospacing="1"/>
        <w:rPr>
          <w:sz w:val="28"/>
        </w:rPr>
      </w:pPr>
    </w:p>
    <w:p w14:paraId="301F3368" w14:textId="77777777" w:rsidR="003F5D81" w:rsidRPr="00E176C1" w:rsidRDefault="003F5D81">
      <w:pPr>
        <w:rPr>
          <w:sz w:val="28"/>
        </w:rPr>
        <w:sectPr w:rsidR="003F5D81" w:rsidRPr="00E176C1" w:rsidSect="000F5052">
          <w:headerReference w:type="default" r:id="rId9"/>
          <w:footerReference w:type="default" r:id="rId10"/>
          <w:footerReference w:type="first" r:id="rId11"/>
          <w:pgSz w:w="11906" w:h="16838"/>
          <w:pgMar w:top="4253" w:right="1701" w:bottom="2835" w:left="1701" w:header="1701" w:footer="2268" w:gutter="567"/>
          <w:cols w:space="708"/>
          <w:titlePg/>
        </w:sectPr>
      </w:pPr>
    </w:p>
    <w:tbl>
      <w:tblPr>
        <w:tblW w:w="813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999999"/>
          <w:insideV w:val="single" w:sz="2" w:space="0" w:color="999999"/>
        </w:tblBorders>
        <w:tblLayout w:type="fixed"/>
        <w:tblCellMar>
          <w:top w:w="57" w:type="dxa"/>
          <w:left w:w="57" w:type="dxa"/>
          <w:bottom w:w="113" w:type="dxa"/>
          <w:right w:w="57" w:type="dxa"/>
        </w:tblCellMar>
        <w:tblLook w:val="0000" w:firstRow="0" w:lastRow="0" w:firstColumn="0" w:lastColumn="0" w:noHBand="0" w:noVBand="0"/>
      </w:tblPr>
      <w:tblGrid>
        <w:gridCol w:w="1428"/>
        <w:gridCol w:w="1344"/>
        <w:gridCol w:w="1526"/>
        <w:gridCol w:w="1372"/>
        <w:gridCol w:w="779"/>
        <w:gridCol w:w="1688"/>
      </w:tblGrid>
      <w:tr w:rsidR="00103C66" w14:paraId="301F336B" w14:textId="77777777" w:rsidTr="00C16D6A">
        <w:tc>
          <w:tcPr>
            <w:tcW w:w="1428" w:type="dxa"/>
            <w:shd w:val="pct5" w:color="auto" w:fill="auto"/>
          </w:tcPr>
          <w:p w14:paraId="301F3369" w14:textId="77777777" w:rsidR="00103C66" w:rsidRDefault="00103C66" w:rsidP="00A8129A">
            <w:pPr>
              <w:pStyle w:val="Tabelanagwek"/>
            </w:pPr>
            <w:r>
              <w:lastRenderedPageBreak/>
              <w:t>Projekt:</w:t>
            </w:r>
          </w:p>
        </w:tc>
        <w:tc>
          <w:tcPr>
            <w:tcW w:w="6709" w:type="dxa"/>
            <w:gridSpan w:val="5"/>
            <w:shd w:val="clear" w:color="auto" w:fill="auto"/>
          </w:tcPr>
          <w:p w14:paraId="301F336A" w14:textId="77777777" w:rsidR="00103C66" w:rsidRDefault="00732004" w:rsidP="00A8129A">
            <w:pPr>
              <w:pStyle w:val="Tabelanagwek"/>
            </w:pPr>
            <w:r>
              <w:rPr>
                <w:rFonts w:ascii="Arial (W1)" w:hAnsi="Arial (W1)"/>
              </w:rPr>
              <w:fldChar w:fldCharType="begin"/>
            </w:r>
            <w:r w:rsidRPr="0079607C">
              <w:rPr>
                <w:rFonts w:ascii="Arial (W1)" w:hAnsi="Arial (W1)"/>
              </w:rPr>
              <w:instrText xml:space="preserve"> SUBJECT  \* MERGEFORMAT </w:instrText>
            </w:r>
            <w:r>
              <w:rPr>
                <w:rFonts w:ascii="Arial (W1)" w:hAnsi="Arial (W1)"/>
              </w:rPr>
              <w:fldChar w:fldCharType="separate"/>
            </w:r>
            <w:r w:rsidRPr="0079607C">
              <w:rPr>
                <w:rFonts w:ascii="Arial (W1)" w:hAnsi="Arial (W1)"/>
              </w:rPr>
              <w:t>Dokumentacja techniczna Systemu Informatycznego KRS</w:t>
            </w:r>
            <w:r>
              <w:t xml:space="preserve"> </w:t>
            </w:r>
            <w:r>
              <w:fldChar w:fldCharType="end"/>
            </w:r>
          </w:p>
        </w:tc>
      </w:tr>
      <w:tr w:rsidR="00103C66" w14:paraId="301F336F" w14:textId="77777777" w:rsidTr="00C16D6A">
        <w:tc>
          <w:tcPr>
            <w:tcW w:w="1428" w:type="dxa"/>
            <w:shd w:val="pct5" w:color="auto" w:fill="auto"/>
          </w:tcPr>
          <w:p w14:paraId="301F336C" w14:textId="77777777" w:rsidR="00103C66" w:rsidRDefault="00103C66" w:rsidP="00A8129A">
            <w:pPr>
              <w:pStyle w:val="Tabelanagwek"/>
            </w:pPr>
            <w:r>
              <w:t>Dokument:</w:t>
            </w:r>
          </w:p>
        </w:tc>
        <w:tc>
          <w:tcPr>
            <w:tcW w:w="6709" w:type="dxa"/>
            <w:gridSpan w:val="5"/>
            <w:shd w:val="clear" w:color="auto" w:fill="auto"/>
          </w:tcPr>
          <w:p w14:paraId="301F336D" w14:textId="77777777" w:rsidR="00732004" w:rsidRPr="0079607C" w:rsidRDefault="00732004" w:rsidP="00732004">
            <w:pPr>
              <w:pStyle w:val="TytuNazwaDokumentu"/>
              <w:jc w:val="left"/>
              <w:rPr>
                <w:rFonts w:ascii="Arial (W1)" w:hAnsi="Arial (W1)"/>
                <w:sz w:val="20"/>
              </w:rPr>
            </w:pPr>
            <w:r w:rsidRPr="0079607C">
              <w:rPr>
                <w:rFonts w:ascii="Arial (W1)" w:hAnsi="Arial (W1)"/>
                <w:sz w:val="20"/>
              </w:rPr>
              <w:fldChar w:fldCharType="begin"/>
            </w:r>
            <w:r w:rsidRPr="0079607C">
              <w:rPr>
                <w:rFonts w:ascii="Arial (W1)" w:hAnsi="Arial (W1)"/>
                <w:sz w:val="20"/>
              </w:rPr>
              <w:instrText xml:space="preserve"> TITLE  "Opis architektury </w:instrText>
            </w:r>
          </w:p>
          <w:p w14:paraId="301F336E" w14:textId="77777777" w:rsidR="00103C66" w:rsidRDefault="00732004" w:rsidP="00732004">
            <w:pPr>
              <w:pStyle w:val="Tabelanagwekwikszy"/>
            </w:pPr>
            <w:r w:rsidRPr="0079607C">
              <w:rPr>
                <w:rFonts w:ascii="Arial (W1)" w:hAnsi="Arial (W1)"/>
                <w:sz w:val="20"/>
              </w:rPr>
              <w:instrText xml:space="preserve">podsystemu Centralnej Informacji"  \* MERGEFORMAT </w:instrText>
            </w:r>
            <w:r w:rsidRPr="0079607C">
              <w:rPr>
                <w:rFonts w:ascii="Arial (W1)" w:hAnsi="Arial (W1)"/>
                <w:sz w:val="20"/>
              </w:rPr>
              <w:fldChar w:fldCharType="separate"/>
            </w:r>
            <w:r w:rsidRPr="0079607C">
              <w:rPr>
                <w:rFonts w:ascii="Arial (W1)" w:hAnsi="Arial (W1)"/>
                <w:sz w:val="20"/>
              </w:rPr>
              <w:t>Opis architektury podsystemu Centralnej Informacji</w:t>
            </w:r>
            <w:r w:rsidRPr="0079607C">
              <w:rPr>
                <w:rFonts w:ascii="Arial (W1)" w:hAnsi="Arial (W1)"/>
                <w:sz w:val="20"/>
              </w:rPr>
              <w:fldChar w:fldCharType="end"/>
            </w:r>
          </w:p>
        </w:tc>
      </w:tr>
      <w:tr w:rsidR="00103C66" w14:paraId="301F3376" w14:textId="77777777" w:rsidTr="00C16D6A">
        <w:tc>
          <w:tcPr>
            <w:tcW w:w="1428" w:type="dxa"/>
            <w:shd w:val="pct5" w:color="auto" w:fill="auto"/>
          </w:tcPr>
          <w:p w14:paraId="301F3370" w14:textId="77777777" w:rsidR="00103C66" w:rsidRDefault="00103C66" w:rsidP="00A8129A">
            <w:pPr>
              <w:pStyle w:val="Tabelanagwek"/>
            </w:pPr>
            <w:r>
              <w:t>Przygotował:</w:t>
            </w:r>
          </w:p>
        </w:tc>
        <w:tc>
          <w:tcPr>
            <w:tcW w:w="2870" w:type="dxa"/>
            <w:gridSpan w:val="2"/>
            <w:shd w:val="clear" w:color="auto" w:fill="auto"/>
          </w:tcPr>
          <w:p w14:paraId="301F3372" w14:textId="5E98469C" w:rsidR="00103C66" w:rsidRDefault="00103C66" w:rsidP="00A8129A">
            <w:pPr>
              <w:pStyle w:val="Tabelatre"/>
            </w:pPr>
          </w:p>
        </w:tc>
        <w:tc>
          <w:tcPr>
            <w:tcW w:w="1372" w:type="dxa"/>
            <w:shd w:val="pct5" w:color="auto" w:fill="auto"/>
          </w:tcPr>
          <w:p w14:paraId="301F3373" w14:textId="77777777" w:rsidR="00103C66" w:rsidRDefault="00103C66" w:rsidP="00A8129A">
            <w:pPr>
              <w:pStyle w:val="Tabelanagwek"/>
            </w:pPr>
            <w:r>
              <w:t>Podpis:</w:t>
            </w:r>
          </w:p>
        </w:tc>
        <w:tc>
          <w:tcPr>
            <w:tcW w:w="2467" w:type="dxa"/>
            <w:gridSpan w:val="2"/>
            <w:shd w:val="clear" w:color="auto" w:fill="auto"/>
          </w:tcPr>
          <w:p w14:paraId="301F3374" w14:textId="77777777" w:rsidR="00103C66" w:rsidRDefault="00103C66" w:rsidP="00A8129A">
            <w:pPr>
              <w:pStyle w:val="Tabelatre"/>
            </w:pPr>
          </w:p>
          <w:p w14:paraId="301F3375" w14:textId="77777777" w:rsidR="00103C66" w:rsidRDefault="00103C66" w:rsidP="00A8129A">
            <w:pPr>
              <w:pStyle w:val="Tabelatre"/>
            </w:pPr>
          </w:p>
        </w:tc>
      </w:tr>
      <w:tr w:rsidR="00103C66" w14:paraId="301F337C" w14:textId="77777777" w:rsidTr="00C16D6A">
        <w:tc>
          <w:tcPr>
            <w:tcW w:w="1428" w:type="dxa"/>
            <w:shd w:val="pct5" w:color="auto" w:fill="auto"/>
          </w:tcPr>
          <w:p w14:paraId="301F3377" w14:textId="77777777" w:rsidR="00103C66" w:rsidRDefault="00103C66" w:rsidP="00A8129A">
            <w:pPr>
              <w:pStyle w:val="Tabelanagwek"/>
            </w:pPr>
            <w:r>
              <w:t>Sprawdził:</w:t>
            </w:r>
          </w:p>
        </w:tc>
        <w:tc>
          <w:tcPr>
            <w:tcW w:w="2870" w:type="dxa"/>
            <w:gridSpan w:val="2"/>
            <w:shd w:val="clear" w:color="auto" w:fill="auto"/>
          </w:tcPr>
          <w:p w14:paraId="301F3378" w14:textId="4A74D532" w:rsidR="00103C66" w:rsidRDefault="00103C66"/>
        </w:tc>
        <w:tc>
          <w:tcPr>
            <w:tcW w:w="1372" w:type="dxa"/>
            <w:shd w:val="pct5" w:color="auto" w:fill="auto"/>
          </w:tcPr>
          <w:p w14:paraId="301F3379" w14:textId="77777777" w:rsidR="00103C66" w:rsidRDefault="00103C66" w:rsidP="00A8129A">
            <w:pPr>
              <w:pStyle w:val="Tabelanagwek"/>
            </w:pPr>
            <w:r>
              <w:t>Podpis:</w:t>
            </w:r>
          </w:p>
        </w:tc>
        <w:tc>
          <w:tcPr>
            <w:tcW w:w="2467" w:type="dxa"/>
            <w:gridSpan w:val="2"/>
            <w:shd w:val="clear" w:color="auto" w:fill="auto"/>
          </w:tcPr>
          <w:p w14:paraId="301F337A" w14:textId="77777777" w:rsidR="00103C66" w:rsidRDefault="00103C66" w:rsidP="00A8129A">
            <w:pPr>
              <w:pStyle w:val="Tabelatre"/>
            </w:pPr>
          </w:p>
          <w:p w14:paraId="301F337B" w14:textId="77777777" w:rsidR="00103C66" w:rsidRDefault="00103C66" w:rsidP="00A8129A">
            <w:pPr>
              <w:pStyle w:val="Tabelatre"/>
            </w:pPr>
          </w:p>
        </w:tc>
      </w:tr>
      <w:tr w:rsidR="00103C66" w14:paraId="301F3382" w14:textId="77777777" w:rsidTr="00C16D6A">
        <w:tc>
          <w:tcPr>
            <w:tcW w:w="1428" w:type="dxa"/>
            <w:shd w:val="pct5" w:color="auto" w:fill="auto"/>
          </w:tcPr>
          <w:p w14:paraId="301F337D" w14:textId="77777777" w:rsidR="00103C66" w:rsidRDefault="00103C66" w:rsidP="00A8129A">
            <w:pPr>
              <w:pStyle w:val="Tabelanagwek"/>
            </w:pPr>
            <w:r>
              <w:t>Zatwierdził:</w:t>
            </w:r>
          </w:p>
        </w:tc>
        <w:tc>
          <w:tcPr>
            <w:tcW w:w="2870" w:type="dxa"/>
            <w:gridSpan w:val="2"/>
            <w:shd w:val="clear" w:color="auto" w:fill="auto"/>
          </w:tcPr>
          <w:p w14:paraId="301F337E" w14:textId="77777777" w:rsidR="00103C66" w:rsidRDefault="00103C66"/>
        </w:tc>
        <w:tc>
          <w:tcPr>
            <w:tcW w:w="1372" w:type="dxa"/>
            <w:shd w:val="pct5" w:color="auto" w:fill="auto"/>
          </w:tcPr>
          <w:p w14:paraId="301F337F" w14:textId="77777777" w:rsidR="00103C66" w:rsidRDefault="00103C66" w:rsidP="00A8129A">
            <w:pPr>
              <w:pStyle w:val="Tabelanagwek"/>
            </w:pPr>
            <w:r>
              <w:t>Podpis:</w:t>
            </w:r>
          </w:p>
        </w:tc>
        <w:tc>
          <w:tcPr>
            <w:tcW w:w="2467" w:type="dxa"/>
            <w:gridSpan w:val="2"/>
            <w:shd w:val="clear" w:color="auto" w:fill="auto"/>
          </w:tcPr>
          <w:p w14:paraId="301F3380" w14:textId="77777777" w:rsidR="00103C66" w:rsidRDefault="00103C66" w:rsidP="00A8129A">
            <w:pPr>
              <w:pStyle w:val="Tabelatre"/>
            </w:pPr>
          </w:p>
          <w:p w14:paraId="301F3381" w14:textId="77777777" w:rsidR="00103C66" w:rsidRDefault="00103C66" w:rsidP="00A8129A">
            <w:pPr>
              <w:pStyle w:val="Tabelatre"/>
            </w:pPr>
          </w:p>
        </w:tc>
      </w:tr>
      <w:tr w:rsidR="00103C66" w14:paraId="301F3389" w14:textId="77777777" w:rsidTr="00C16D6A">
        <w:tc>
          <w:tcPr>
            <w:tcW w:w="1428" w:type="dxa"/>
            <w:shd w:val="pct5" w:color="auto" w:fill="auto"/>
          </w:tcPr>
          <w:p w14:paraId="301F3383" w14:textId="77777777" w:rsidR="00103C66" w:rsidRDefault="00103C66" w:rsidP="00A8129A">
            <w:pPr>
              <w:pStyle w:val="Tabelanagwek"/>
            </w:pPr>
            <w:r>
              <w:t>Data utworzenia dokumentu:</w:t>
            </w:r>
          </w:p>
        </w:tc>
        <w:tc>
          <w:tcPr>
            <w:tcW w:w="1344" w:type="dxa"/>
            <w:shd w:val="clear" w:color="auto" w:fill="auto"/>
          </w:tcPr>
          <w:p w14:paraId="301F3384" w14:textId="77777777" w:rsidR="00103C66" w:rsidRDefault="00103C66" w:rsidP="00A8129A">
            <w:pPr>
              <w:pStyle w:val="Tabelatre"/>
            </w:pPr>
            <w:r>
              <w:fldChar w:fldCharType="begin"/>
            </w:r>
            <w:r>
              <w:instrText xml:space="preserve"> CREATEDATE \@ "dd.MM.yyyy" \* MERGEFORMAT </w:instrText>
            </w:r>
            <w:r>
              <w:fldChar w:fldCharType="separate"/>
            </w:r>
            <w:r w:rsidR="004C7B67">
              <w:rPr>
                <w:noProof/>
              </w:rPr>
              <w:t>08.12.2008</w:t>
            </w:r>
            <w:r>
              <w:fldChar w:fldCharType="end"/>
            </w:r>
            <w:r>
              <w:t xml:space="preserve"> r.</w:t>
            </w:r>
          </w:p>
        </w:tc>
        <w:tc>
          <w:tcPr>
            <w:tcW w:w="1526" w:type="dxa"/>
            <w:shd w:val="pct5" w:color="auto" w:fill="auto"/>
          </w:tcPr>
          <w:p w14:paraId="301F3385" w14:textId="77777777" w:rsidR="00103C66" w:rsidRDefault="00103C66" w:rsidP="00A8129A">
            <w:pPr>
              <w:pStyle w:val="Tabelanagwek"/>
            </w:pPr>
            <w:r>
              <w:t>Data ostatniej modyfikacji:</w:t>
            </w:r>
          </w:p>
        </w:tc>
        <w:tc>
          <w:tcPr>
            <w:tcW w:w="1372" w:type="dxa"/>
            <w:shd w:val="clear" w:color="auto" w:fill="auto"/>
          </w:tcPr>
          <w:p w14:paraId="301F3386" w14:textId="77777777" w:rsidR="00103C66" w:rsidRDefault="00737BCA" w:rsidP="00A8129A">
            <w:pPr>
              <w:pStyle w:val="Tabelatre"/>
            </w:pPr>
            <w:r>
              <w:t>2</w:t>
            </w:r>
            <w:r w:rsidR="006B38B2">
              <w:t>3</w:t>
            </w:r>
            <w:r w:rsidR="00DD1A67">
              <w:t>.0</w:t>
            </w:r>
            <w:r w:rsidR="006B38B2">
              <w:t>1</w:t>
            </w:r>
            <w:r w:rsidR="00DD1A67">
              <w:t>.20</w:t>
            </w:r>
            <w:r w:rsidR="006B38B2">
              <w:t>20</w:t>
            </w:r>
            <w:r w:rsidR="00103C66">
              <w:t xml:space="preserve"> r.</w:t>
            </w:r>
          </w:p>
        </w:tc>
        <w:tc>
          <w:tcPr>
            <w:tcW w:w="779" w:type="dxa"/>
            <w:shd w:val="pct5" w:color="auto" w:fill="auto"/>
          </w:tcPr>
          <w:p w14:paraId="301F3387" w14:textId="77777777" w:rsidR="00103C66" w:rsidRDefault="00664AA8" w:rsidP="00A8129A">
            <w:pPr>
              <w:pStyle w:val="Tabelanagwek"/>
            </w:pPr>
            <w:r>
              <w:t>ID</w:t>
            </w:r>
            <w:r w:rsidR="00103C66">
              <w:t>:</w:t>
            </w:r>
          </w:p>
        </w:tc>
        <w:tc>
          <w:tcPr>
            <w:tcW w:w="1688" w:type="dxa"/>
            <w:shd w:val="clear" w:color="auto" w:fill="auto"/>
          </w:tcPr>
          <w:p w14:paraId="301F3388" w14:textId="77777777" w:rsidR="00103C66" w:rsidRDefault="00103C66" w:rsidP="00A8129A">
            <w:pPr>
              <w:pStyle w:val="Tabelatre"/>
            </w:pPr>
          </w:p>
        </w:tc>
      </w:tr>
      <w:tr w:rsidR="00103C66" w14:paraId="301F3390" w14:textId="77777777" w:rsidTr="004C7B67">
        <w:trPr>
          <w:trHeight w:val="124"/>
        </w:trPr>
        <w:tc>
          <w:tcPr>
            <w:tcW w:w="1428" w:type="dxa"/>
            <w:shd w:val="pct5" w:color="auto" w:fill="auto"/>
          </w:tcPr>
          <w:p w14:paraId="301F338A" w14:textId="77777777" w:rsidR="00103C66" w:rsidRDefault="00103C66" w:rsidP="00A8129A">
            <w:pPr>
              <w:pStyle w:val="Tabelanagwek"/>
            </w:pPr>
            <w:r>
              <w:t>Wersja:</w:t>
            </w:r>
          </w:p>
        </w:tc>
        <w:tc>
          <w:tcPr>
            <w:tcW w:w="1344" w:type="dxa"/>
            <w:shd w:val="clear" w:color="auto" w:fill="auto"/>
          </w:tcPr>
          <w:p w14:paraId="301F338B" w14:textId="77777777" w:rsidR="00103C66" w:rsidRDefault="006B38B2" w:rsidP="00A8129A">
            <w:pPr>
              <w:pStyle w:val="Tabelatre"/>
            </w:pPr>
            <w:r>
              <w:t>3</w:t>
            </w:r>
            <w:r w:rsidR="00737BCA">
              <w:t>.0</w:t>
            </w:r>
          </w:p>
        </w:tc>
        <w:tc>
          <w:tcPr>
            <w:tcW w:w="1526" w:type="dxa"/>
            <w:shd w:val="pct5" w:color="auto" w:fill="auto"/>
          </w:tcPr>
          <w:p w14:paraId="301F338C" w14:textId="77777777" w:rsidR="00103C66" w:rsidRDefault="00103C66" w:rsidP="00A8129A">
            <w:pPr>
              <w:pStyle w:val="Tabelanagwek"/>
            </w:pPr>
            <w:r>
              <w:t>Status:</w:t>
            </w:r>
          </w:p>
        </w:tc>
        <w:tc>
          <w:tcPr>
            <w:tcW w:w="1372" w:type="dxa"/>
            <w:shd w:val="clear" w:color="auto" w:fill="auto"/>
          </w:tcPr>
          <w:p w14:paraId="301F338D" w14:textId="77777777" w:rsidR="00103C66" w:rsidRDefault="006B38B2" w:rsidP="00A8129A">
            <w:pPr>
              <w:pStyle w:val="Tabelatre"/>
            </w:pPr>
            <w:r>
              <w:t>R</w:t>
            </w:r>
            <w:r w:rsidR="00103C66">
              <w:t>oboczy</w:t>
            </w:r>
          </w:p>
        </w:tc>
        <w:tc>
          <w:tcPr>
            <w:tcW w:w="779" w:type="dxa"/>
            <w:shd w:val="pct5" w:color="auto" w:fill="auto"/>
          </w:tcPr>
          <w:p w14:paraId="301F338E" w14:textId="77777777" w:rsidR="00103C66" w:rsidRDefault="00F04BF4" w:rsidP="00A8129A">
            <w:pPr>
              <w:pStyle w:val="Tabelanagwek"/>
            </w:pPr>
            <w:r>
              <w:t>S</w:t>
            </w:r>
            <w:r w:rsidR="00103C66">
              <w:t>tron:</w:t>
            </w:r>
          </w:p>
        </w:tc>
        <w:tc>
          <w:tcPr>
            <w:tcW w:w="1688" w:type="dxa"/>
            <w:shd w:val="clear" w:color="auto" w:fill="auto"/>
          </w:tcPr>
          <w:p w14:paraId="301F338F" w14:textId="48FCBE0B" w:rsidR="00103C66" w:rsidRDefault="00464BB5" w:rsidP="00A8129A">
            <w:pPr>
              <w:pStyle w:val="Tabelatre"/>
            </w:pPr>
            <w:fldSimple w:instr=" NUMPAGES  \* MERGEFORMAT ">
              <w:r w:rsidR="00A56357">
                <w:rPr>
                  <w:noProof/>
                </w:rPr>
                <w:t>33</w:t>
              </w:r>
            </w:fldSimple>
          </w:p>
        </w:tc>
      </w:tr>
    </w:tbl>
    <w:p w14:paraId="301F3391" w14:textId="77777777" w:rsidR="00103C66" w:rsidRDefault="00103C66" w:rsidP="00A8129A">
      <w:pPr>
        <w:pStyle w:val="Tabelatre"/>
      </w:pPr>
    </w:p>
    <w:p w14:paraId="301F3392" w14:textId="77777777" w:rsidR="00103C66" w:rsidRDefault="00103C66" w:rsidP="00A8129A">
      <w:pPr>
        <w:pStyle w:val="Tabelatre"/>
      </w:pPr>
    </w:p>
    <w:tbl>
      <w:tblPr>
        <w:tblW w:w="8137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1008"/>
        <w:gridCol w:w="1317"/>
        <w:gridCol w:w="1985"/>
        <w:gridCol w:w="3827"/>
      </w:tblGrid>
      <w:tr w:rsidR="00103C66" w14:paraId="301F3394" w14:textId="77777777" w:rsidTr="00C16D6A">
        <w:tc>
          <w:tcPr>
            <w:tcW w:w="8137" w:type="dxa"/>
            <w:gridSpan w:val="4"/>
            <w:tcBorders>
              <w:top w:val="single" w:sz="12" w:space="0" w:color="auto"/>
              <w:left w:val="single" w:sz="12" w:space="0" w:color="auto"/>
              <w:bottom w:val="single" w:sz="2" w:space="0" w:color="808080"/>
              <w:right w:val="single" w:sz="12" w:space="0" w:color="auto"/>
            </w:tcBorders>
            <w:shd w:val="pct5" w:color="auto" w:fill="auto"/>
          </w:tcPr>
          <w:p w14:paraId="301F3393" w14:textId="77777777" w:rsidR="00103C66" w:rsidRDefault="00103C66" w:rsidP="00A8129A">
            <w:pPr>
              <w:pStyle w:val="Tabelanagwek"/>
            </w:pPr>
            <w:r>
              <w:t>Historia zmian dokumentu</w:t>
            </w:r>
          </w:p>
        </w:tc>
      </w:tr>
      <w:tr w:rsidR="00103C66" w14:paraId="301F3399" w14:textId="77777777" w:rsidTr="00C16D6A">
        <w:tc>
          <w:tcPr>
            <w:tcW w:w="1008" w:type="dxa"/>
            <w:tcBorders>
              <w:top w:val="single" w:sz="2" w:space="0" w:color="808080"/>
              <w:left w:val="single" w:sz="12" w:space="0" w:color="auto"/>
              <w:bottom w:val="single" w:sz="2" w:space="0" w:color="808080"/>
              <w:right w:val="single" w:sz="2" w:space="0" w:color="808080"/>
            </w:tcBorders>
            <w:shd w:val="pct5" w:color="auto" w:fill="auto"/>
          </w:tcPr>
          <w:p w14:paraId="301F3395" w14:textId="77777777" w:rsidR="00103C66" w:rsidRDefault="00103C66" w:rsidP="00A8129A">
            <w:pPr>
              <w:pStyle w:val="Tabelanagwek"/>
            </w:pPr>
            <w:r>
              <w:t>Nr wersji</w:t>
            </w:r>
          </w:p>
        </w:tc>
        <w:tc>
          <w:tcPr>
            <w:tcW w:w="131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  <w:shd w:val="pct5" w:color="auto" w:fill="auto"/>
          </w:tcPr>
          <w:p w14:paraId="301F3396" w14:textId="77777777" w:rsidR="00103C66" w:rsidRDefault="00103C66" w:rsidP="00A8129A">
            <w:pPr>
              <w:pStyle w:val="Tabelanagwek"/>
            </w:pPr>
            <w:r>
              <w:t>Data</w:t>
            </w:r>
          </w:p>
        </w:tc>
        <w:tc>
          <w:tcPr>
            <w:tcW w:w="198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  <w:shd w:val="pct5" w:color="auto" w:fill="auto"/>
          </w:tcPr>
          <w:p w14:paraId="301F3397" w14:textId="77777777" w:rsidR="00103C66" w:rsidRDefault="00103C66" w:rsidP="00A8129A">
            <w:pPr>
              <w:pStyle w:val="Tabelanagwek"/>
            </w:pPr>
            <w:r>
              <w:t>Autor zmiany</w:t>
            </w:r>
          </w:p>
        </w:tc>
        <w:tc>
          <w:tcPr>
            <w:tcW w:w="382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12" w:space="0" w:color="auto"/>
            </w:tcBorders>
            <w:shd w:val="pct5" w:color="auto" w:fill="auto"/>
          </w:tcPr>
          <w:p w14:paraId="301F3398" w14:textId="77777777" w:rsidR="00103C66" w:rsidRDefault="00103C66" w:rsidP="00A8129A">
            <w:pPr>
              <w:pStyle w:val="Tabelanagwek"/>
            </w:pPr>
            <w:r>
              <w:t>Opis zmiany</w:t>
            </w:r>
          </w:p>
        </w:tc>
      </w:tr>
      <w:tr w:rsidR="00103C66" w14:paraId="301F339E" w14:textId="77777777" w:rsidTr="00C16D6A">
        <w:tc>
          <w:tcPr>
            <w:tcW w:w="1008" w:type="dxa"/>
            <w:tcBorders>
              <w:top w:val="single" w:sz="2" w:space="0" w:color="808080"/>
              <w:left w:val="single" w:sz="12" w:space="0" w:color="auto"/>
              <w:bottom w:val="single" w:sz="2" w:space="0" w:color="808080"/>
              <w:right w:val="single" w:sz="2" w:space="0" w:color="808080"/>
            </w:tcBorders>
            <w:shd w:val="clear" w:color="auto" w:fill="auto"/>
          </w:tcPr>
          <w:p w14:paraId="301F339A" w14:textId="77777777" w:rsidR="00103C66" w:rsidRDefault="00103C66" w:rsidP="00A8129A">
            <w:pPr>
              <w:pStyle w:val="Tabelatre"/>
            </w:pPr>
            <w:r>
              <w:t>1.0</w:t>
            </w:r>
          </w:p>
        </w:tc>
        <w:tc>
          <w:tcPr>
            <w:tcW w:w="131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  <w:shd w:val="clear" w:color="auto" w:fill="auto"/>
          </w:tcPr>
          <w:p w14:paraId="301F339B" w14:textId="77777777" w:rsidR="00103C66" w:rsidRDefault="00103C66" w:rsidP="00A8129A">
            <w:pPr>
              <w:pStyle w:val="Tabelatre"/>
            </w:pPr>
            <w:r>
              <w:fldChar w:fldCharType="begin"/>
            </w:r>
            <w:r>
              <w:instrText xml:space="preserve"> CREATEDATE \@ "dd.MM.yyyy" \* MERGEFORMAT </w:instrText>
            </w:r>
            <w:r>
              <w:fldChar w:fldCharType="separate"/>
            </w:r>
            <w:r w:rsidR="00360415">
              <w:rPr>
                <w:noProof/>
              </w:rPr>
              <w:t>05</w:t>
            </w:r>
            <w:r w:rsidR="002A1D23">
              <w:rPr>
                <w:noProof/>
              </w:rPr>
              <w:t>.</w:t>
            </w:r>
            <w:r w:rsidR="00360415">
              <w:rPr>
                <w:noProof/>
              </w:rPr>
              <w:t>12</w:t>
            </w:r>
            <w:r w:rsidR="002A1D23">
              <w:rPr>
                <w:noProof/>
              </w:rPr>
              <w:t>.2008</w:t>
            </w:r>
            <w:r>
              <w:fldChar w:fldCharType="end"/>
            </w:r>
            <w:r>
              <w:t xml:space="preserve"> r.</w:t>
            </w:r>
          </w:p>
        </w:tc>
        <w:tc>
          <w:tcPr>
            <w:tcW w:w="198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  <w:shd w:val="clear" w:color="auto" w:fill="auto"/>
          </w:tcPr>
          <w:p w14:paraId="301F339C" w14:textId="4AAEA01F" w:rsidR="00103C66" w:rsidRDefault="00103C66" w:rsidP="00A8129A">
            <w:pPr>
              <w:pStyle w:val="Tabelatre"/>
            </w:pPr>
          </w:p>
        </w:tc>
        <w:tc>
          <w:tcPr>
            <w:tcW w:w="382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12" w:space="0" w:color="auto"/>
            </w:tcBorders>
            <w:shd w:val="clear" w:color="auto" w:fill="auto"/>
          </w:tcPr>
          <w:p w14:paraId="301F339D" w14:textId="77777777" w:rsidR="00103C66" w:rsidRDefault="00103C66" w:rsidP="00A8129A">
            <w:pPr>
              <w:pStyle w:val="Tabelatre"/>
            </w:pPr>
            <w:r>
              <w:t>Utworzenie</w:t>
            </w:r>
          </w:p>
        </w:tc>
      </w:tr>
      <w:tr w:rsidR="00163AA3" w14:paraId="301F33A3" w14:textId="77777777" w:rsidTr="00C16D6A">
        <w:tc>
          <w:tcPr>
            <w:tcW w:w="1008" w:type="dxa"/>
            <w:tcBorders>
              <w:top w:val="single" w:sz="2" w:space="0" w:color="808080"/>
              <w:left w:val="single" w:sz="12" w:space="0" w:color="auto"/>
              <w:bottom w:val="single" w:sz="2" w:space="0" w:color="808080"/>
              <w:right w:val="single" w:sz="2" w:space="0" w:color="808080"/>
            </w:tcBorders>
            <w:shd w:val="clear" w:color="auto" w:fill="auto"/>
          </w:tcPr>
          <w:p w14:paraId="301F339F" w14:textId="77777777" w:rsidR="00163AA3" w:rsidRDefault="00163AA3" w:rsidP="00A8129A">
            <w:pPr>
              <w:pStyle w:val="Tabelatre"/>
            </w:pPr>
            <w:r>
              <w:t>1.1</w:t>
            </w:r>
          </w:p>
        </w:tc>
        <w:tc>
          <w:tcPr>
            <w:tcW w:w="131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  <w:shd w:val="clear" w:color="auto" w:fill="auto"/>
          </w:tcPr>
          <w:p w14:paraId="301F33A0" w14:textId="77777777" w:rsidR="00163AA3" w:rsidRDefault="00163AA3" w:rsidP="00A8129A">
            <w:pPr>
              <w:pStyle w:val="Tabelatre"/>
            </w:pPr>
            <w:r>
              <w:t>23.01.2009</w:t>
            </w:r>
          </w:p>
        </w:tc>
        <w:tc>
          <w:tcPr>
            <w:tcW w:w="198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  <w:shd w:val="clear" w:color="auto" w:fill="auto"/>
          </w:tcPr>
          <w:p w14:paraId="301F33A1" w14:textId="212C1A8A" w:rsidR="00163AA3" w:rsidRDefault="00163AA3" w:rsidP="00A8129A">
            <w:pPr>
              <w:pStyle w:val="Tabelatre"/>
            </w:pPr>
          </w:p>
        </w:tc>
        <w:tc>
          <w:tcPr>
            <w:tcW w:w="382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12" w:space="0" w:color="auto"/>
            </w:tcBorders>
            <w:shd w:val="clear" w:color="auto" w:fill="auto"/>
          </w:tcPr>
          <w:p w14:paraId="301F33A2" w14:textId="4118DC5C" w:rsidR="00DD1A67" w:rsidRDefault="00163AA3" w:rsidP="00A8129A">
            <w:pPr>
              <w:pStyle w:val="Tabelatre"/>
            </w:pPr>
            <w:r>
              <w:t xml:space="preserve">Modyfikacja – </w:t>
            </w:r>
            <w:r w:rsidR="005462F3">
              <w:t xml:space="preserve">punkt </w:t>
            </w:r>
            <w:r w:rsidR="005462F3">
              <w:fldChar w:fldCharType="begin"/>
            </w:r>
            <w:r w:rsidR="005462F3">
              <w:instrText xml:space="preserve"> REF _Ref220730666 \r \h </w:instrText>
            </w:r>
            <w:r w:rsidR="005462F3">
              <w:fldChar w:fldCharType="separate"/>
            </w:r>
            <w:r w:rsidR="00A56357">
              <w:t>4.4</w:t>
            </w:r>
            <w:r w:rsidR="005462F3">
              <w:fldChar w:fldCharType="end"/>
            </w:r>
            <w:r w:rsidR="005462F3">
              <w:t xml:space="preserve">, </w:t>
            </w:r>
            <w:r>
              <w:t>dodanie opisów kryteriów</w:t>
            </w:r>
            <w:r w:rsidR="005462F3">
              <w:t>.</w:t>
            </w:r>
          </w:p>
        </w:tc>
      </w:tr>
      <w:tr w:rsidR="00DD1A67" w14:paraId="301F33A8" w14:textId="77777777" w:rsidTr="00C16D6A">
        <w:tc>
          <w:tcPr>
            <w:tcW w:w="1008" w:type="dxa"/>
            <w:tcBorders>
              <w:top w:val="single" w:sz="2" w:space="0" w:color="808080"/>
              <w:left w:val="single" w:sz="12" w:space="0" w:color="auto"/>
              <w:bottom w:val="single" w:sz="2" w:space="0" w:color="808080"/>
              <w:right w:val="single" w:sz="2" w:space="0" w:color="808080"/>
            </w:tcBorders>
            <w:shd w:val="clear" w:color="auto" w:fill="auto"/>
          </w:tcPr>
          <w:p w14:paraId="301F33A4" w14:textId="77777777" w:rsidR="00DD1A67" w:rsidRDefault="00DD1A67" w:rsidP="00A8129A">
            <w:pPr>
              <w:pStyle w:val="Tabelatre"/>
            </w:pPr>
            <w:r>
              <w:t>1.2</w:t>
            </w:r>
          </w:p>
        </w:tc>
        <w:tc>
          <w:tcPr>
            <w:tcW w:w="131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  <w:shd w:val="clear" w:color="auto" w:fill="auto"/>
          </w:tcPr>
          <w:p w14:paraId="301F33A5" w14:textId="77777777" w:rsidR="00DD1A67" w:rsidRDefault="00DD1A67" w:rsidP="00A8129A">
            <w:pPr>
              <w:pStyle w:val="Tabelatre"/>
            </w:pPr>
            <w:r>
              <w:t>09.02.2010</w:t>
            </w:r>
          </w:p>
        </w:tc>
        <w:tc>
          <w:tcPr>
            <w:tcW w:w="198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  <w:shd w:val="clear" w:color="auto" w:fill="auto"/>
          </w:tcPr>
          <w:p w14:paraId="301F33A6" w14:textId="7D4C292B" w:rsidR="00DD1A67" w:rsidRDefault="00DD1A67" w:rsidP="00A8129A">
            <w:pPr>
              <w:pStyle w:val="Tabelatre"/>
            </w:pPr>
          </w:p>
        </w:tc>
        <w:tc>
          <w:tcPr>
            <w:tcW w:w="382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12" w:space="0" w:color="auto"/>
            </w:tcBorders>
            <w:shd w:val="clear" w:color="auto" w:fill="auto"/>
          </w:tcPr>
          <w:p w14:paraId="301F33A7" w14:textId="77777777" w:rsidR="00DD1A67" w:rsidRDefault="00DD1A67" w:rsidP="00A8129A">
            <w:pPr>
              <w:pStyle w:val="Tabelatre"/>
            </w:pPr>
            <w:r>
              <w:t>Aktualizacja dokumentu po zmianach wynikających z umów rozwojowych</w:t>
            </w:r>
          </w:p>
        </w:tc>
      </w:tr>
      <w:tr w:rsidR="00737BCA" w14:paraId="301F33AD" w14:textId="77777777" w:rsidTr="00C16D6A">
        <w:tc>
          <w:tcPr>
            <w:tcW w:w="1008" w:type="dxa"/>
            <w:tcBorders>
              <w:top w:val="single" w:sz="2" w:space="0" w:color="808080"/>
              <w:left w:val="single" w:sz="12" w:space="0" w:color="auto"/>
              <w:bottom w:val="single" w:sz="2" w:space="0" w:color="808080"/>
              <w:right w:val="single" w:sz="2" w:space="0" w:color="808080"/>
            </w:tcBorders>
            <w:shd w:val="clear" w:color="auto" w:fill="auto"/>
          </w:tcPr>
          <w:p w14:paraId="301F33A9" w14:textId="77777777" w:rsidR="00737BCA" w:rsidRDefault="00737BCA" w:rsidP="007F2497">
            <w:pPr>
              <w:pStyle w:val="Tabelatre"/>
            </w:pPr>
            <w:r>
              <w:t>2.0</w:t>
            </w:r>
          </w:p>
        </w:tc>
        <w:tc>
          <w:tcPr>
            <w:tcW w:w="131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  <w:shd w:val="clear" w:color="auto" w:fill="auto"/>
          </w:tcPr>
          <w:p w14:paraId="301F33AA" w14:textId="77777777" w:rsidR="00737BCA" w:rsidRDefault="00737BCA" w:rsidP="007F2497">
            <w:pPr>
              <w:pStyle w:val="Tabelatre"/>
            </w:pPr>
            <w:r>
              <w:t>21.04.2011</w:t>
            </w:r>
          </w:p>
        </w:tc>
        <w:tc>
          <w:tcPr>
            <w:tcW w:w="198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  <w:shd w:val="clear" w:color="auto" w:fill="auto"/>
          </w:tcPr>
          <w:p w14:paraId="301F33AB" w14:textId="6DD459AB" w:rsidR="00737BCA" w:rsidRDefault="00737BCA" w:rsidP="007F2497">
            <w:pPr>
              <w:pStyle w:val="Tabelatre"/>
            </w:pPr>
          </w:p>
        </w:tc>
        <w:tc>
          <w:tcPr>
            <w:tcW w:w="382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12" w:space="0" w:color="auto"/>
            </w:tcBorders>
            <w:shd w:val="clear" w:color="auto" w:fill="auto"/>
          </w:tcPr>
          <w:p w14:paraId="301F33AC" w14:textId="77777777" w:rsidR="00737BCA" w:rsidRDefault="00737BCA" w:rsidP="007F2497">
            <w:pPr>
              <w:pStyle w:val="Tabelatre"/>
            </w:pPr>
            <w:r>
              <w:t>Aktualizacja dokumentu po zmianach wynikających z umów rozwojowych</w:t>
            </w:r>
          </w:p>
        </w:tc>
      </w:tr>
      <w:tr w:rsidR="006B38B2" w14:paraId="301F33B2" w14:textId="77777777" w:rsidTr="00C16D6A">
        <w:tc>
          <w:tcPr>
            <w:tcW w:w="1008" w:type="dxa"/>
            <w:tcBorders>
              <w:top w:val="single" w:sz="2" w:space="0" w:color="808080"/>
              <w:left w:val="single" w:sz="12" w:space="0" w:color="auto"/>
              <w:bottom w:val="single" w:sz="2" w:space="0" w:color="808080"/>
              <w:right w:val="single" w:sz="2" w:space="0" w:color="808080"/>
            </w:tcBorders>
            <w:shd w:val="clear" w:color="auto" w:fill="auto"/>
          </w:tcPr>
          <w:p w14:paraId="301F33AE" w14:textId="77777777" w:rsidR="006B38B2" w:rsidRDefault="006B38B2" w:rsidP="007F2497">
            <w:pPr>
              <w:pStyle w:val="Tabelatre"/>
            </w:pPr>
            <w:r>
              <w:t>3.0</w:t>
            </w:r>
          </w:p>
        </w:tc>
        <w:tc>
          <w:tcPr>
            <w:tcW w:w="131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  <w:shd w:val="clear" w:color="auto" w:fill="auto"/>
          </w:tcPr>
          <w:p w14:paraId="301F33AF" w14:textId="77777777" w:rsidR="006B38B2" w:rsidRDefault="006B38B2" w:rsidP="007F2497">
            <w:pPr>
              <w:pStyle w:val="Tabelatre"/>
            </w:pPr>
            <w:r>
              <w:t>23.01.2020</w:t>
            </w:r>
          </w:p>
        </w:tc>
        <w:tc>
          <w:tcPr>
            <w:tcW w:w="1985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2" w:space="0" w:color="808080"/>
            </w:tcBorders>
            <w:shd w:val="clear" w:color="auto" w:fill="auto"/>
          </w:tcPr>
          <w:p w14:paraId="301F33B0" w14:textId="0680E97D" w:rsidR="006B38B2" w:rsidRDefault="006B38B2" w:rsidP="007F2497">
            <w:pPr>
              <w:pStyle w:val="Tabelatre"/>
            </w:pPr>
          </w:p>
        </w:tc>
        <w:tc>
          <w:tcPr>
            <w:tcW w:w="3827" w:type="dxa"/>
            <w:tcBorders>
              <w:top w:val="single" w:sz="2" w:space="0" w:color="808080"/>
              <w:left w:val="single" w:sz="2" w:space="0" w:color="808080"/>
              <w:bottom w:val="single" w:sz="2" w:space="0" w:color="808080"/>
              <w:right w:val="single" w:sz="12" w:space="0" w:color="auto"/>
            </w:tcBorders>
            <w:shd w:val="clear" w:color="auto" w:fill="auto"/>
          </w:tcPr>
          <w:p w14:paraId="301F33B1" w14:textId="77777777" w:rsidR="006B38B2" w:rsidRDefault="006B38B2" w:rsidP="007F2497">
            <w:pPr>
              <w:pStyle w:val="Tabelatre"/>
            </w:pPr>
            <w:r>
              <w:t>Aktualizacja dokumentacji po wykonaniu Migracji z Mainframe – Z37.</w:t>
            </w:r>
          </w:p>
        </w:tc>
      </w:tr>
    </w:tbl>
    <w:p w14:paraId="301F33B3" w14:textId="77777777" w:rsidR="00103C66" w:rsidRDefault="00103C66"/>
    <w:p w14:paraId="301F33B4" w14:textId="77777777" w:rsidR="003F5D81" w:rsidRDefault="003F5D81"/>
    <w:p w14:paraId="301F33B5" w14:textId="77777777" w:rsidR="006710E8" w:rsidRDefault="006710E8">
      <w:pPr>
        <w:sectPr w:rsidR="006710E8" w:rsidSect="008803C9">
          <w:headerReference w:type="first" r:id="rId12"/>
          <w:footerReference w:type="first" r:id="rId13"/>
          <w:pgSz w:w="11906" w:h="16838" w:code="9"/>
          <w:pgMar w:top="1701" w:right="1701" w:bottom="2835" w:left="1701" w:header="1134" w:footer="1531" w:gutter="567"/>
          <w:cols w:space="708"/>
          <w:titlePg/>
        </w:sectPr>
      </w:pPr>
    </w:p>
    <w:p w14:paraId="301F33B6" w14:textId="77777777" w:rsidR="00103C66" w:rsidRPr="000A2DF8" w:rsidRDefault="00103C66" w:rsidP="000A2DF8">
      <w:pPr>
        <w:pStyle w:val="NagwekbezNr"/>
      </w:pPr>
      <w:r w:rsidRPr="000A2DF8">
        <w:lastRenderedPageBreak/>
        <w:t>Spis treści</w:t>
      </w:r>
    </w:p>
    <w:p w14:paraId="2FD852D2" w14:textId="24BA2732" w:rsidR="001F3F52" w:rsidRDefault="000E459C">
      <w:pPr>
        <w:pStyle w:val="Spistreci1"/>
        <w:rPr>
          <w:rFonts w:asciiTheme="minorHAnsi" w:eastAsiaTheme="minorEastAsia" w:hAnsiTheme="minorHAnsi" w:cstheme="minorBidi"/>
          <w:b w:val="0"/>
          <w:noProof/>
          <w:sz w:val="22"/>
          <w:szCs w:val="22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30776343" w:history="1">
        <w:r w:rsidR="001F3F52" w:rsidRPr="000E1A25">
          <w:rPr>
            <w:rStyle w:val="Hipercze"/>
            <w:noProof/>
          </w:rPr>
          <w:t>1.</w:t>
        </w:r>
        <w:r w:rsidR="001F3F52">
          <w:rPr>
            <w:rFonts w:asciiTheme="minorHAnsi" w:eastAsiaTheme="minorEastAsia" w:hAnsiTheme="minorHAnsi" w:cstheme="minorBidi"/>
            <w:b w:val="0"/>
            <w:noProof/>
            <w:sz w:val="22"/>
            <w:szCs w:val="22"/>
          </w:rPr>
          <w:tab/>
        </w:r>
        <w:r w:rsidR="001F3F52" w:rsidRPr="000E1A25">
          <w:rPr>
            <w:rStyle w:val="Hipercze"/>
            <w:noProof/>
          </w:rPr>
          <w:t>Informacje o dokumencie</w:t>
        </w:r>
        <w:r w:rsidR="001F3F52">
          <w:rPr>
            <w:noProof/>
            <w:webHidden/>
          </w:rPr>
          <w:tab/>
        </w:r>
        <w:r w:rsidR="001F3F52">
          <w:rPr>
            <w:noProof/>
            <w:webHidden/>
          </w:rPr>
          <w:fldChar w:fldCharType="begin"/>
        </w:r>
        <w:r w:rsidR="001F3F52">
          <w:rPr>
            <w:noProof/>
            <w:webHidden/>
          </w:rPr>
          <w:instrText xml:space="preserve"> PAGEREF _Toc30776343 \h </w:instrText>
        </w:r>
        <w:r w:rsidR="001F3F52">
          <w:rPr>
            <w:noProof/>
            <w:webHidden/>
          </w:rPr>
        </w:r>
        <w:r w:rsidR="001F3F52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5</w:t>
        </w:r>
        <w:r w:rsidR="001F3F52">
          <w:rPr>
            <w:noProof/>
            <w:webHidden/>
          </w:rPr>
          <w:fldChar w:fldCharType="end"/>
        </w:r>
      </w:hyperlink>
    </w:p>
    <w:p w14:paraId="18EE04C1" w14:textId="4F4781A8" w:rsidR="001F3F52" w:rsidRDefault="0002149B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44" w:history="1">
        <w:r w:rsidR="001F3F52" w:rsidRPr="000E1A25">
          <w:rPr>
            <w:rStyle w:val="Hipercze"/>
            <w:noProof/>
          </w:rPr>
          <w:t>1.1.</w:t>
        </w:r>
        <w:r w:rsidR="001F3F5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F3F52" w:rsidRPr="000E1A25">
          <w:rPr>
            <w:rStyle w:val="Hipercze"/>
            <w:noProof/>
          </w:rPr>
          <w:t>Cel dokumentu</w:t>
        </w:r>
        <w:r w:rsidR="001F3F52">
          <w:rPr>
            <w:noProof/>
            <w:webHidden/>
          </w:rPr>
          <w:tab/>
        </w:r>
        <w:r w:rsidR="001F3F52">
          <w:rPr>
            <w:noProof/>
            <w:webHidden/>
          </w:rPr>
          <w:fldChar w:fldCharType="begin"/>
        </w:r>
        <w:r w:rsidR="001F3F52">
          <w:rPr>
            <w:noProof/>
            <w:webHidden/>
          </w:rPr>
          <w:instrText xml:space="preserve"> PAGEREF _Toc30776344 \h </w:instrText>
        </w:r>
        <w:r w:rsidR="001F3F52">
          <w:rPr>
            <w:noProof/>
            <w:webHidden/>
          </w:rPr>
        </w:r>
        <w:r w:rsidR="001F3F52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5</w:t>
        </w:r>
        <w:r w:rsidR="001F3F52">
          <w:rPr>
            <w:noProof/>
            <w:webHidden/>
          </w:rPr>
          <w:fldChar w:fldCharType="end"/>
        </w:r>
      </w:hyperlink>
    </w:p>
    <w:p w14:paraId="7E391802" w14:textId="66D62193" w:rsidR="001F3F52" w:rsidRDefault="0002149B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45" w:history="1">
        <w:r w:rsidR="001F3F52" w:rsidRPr="000E1A25">
          <w:rPr>
            <w:rStyle w:val="Hipercze"/>
            <w:noProof/>
          </w:rPr>
          <w:t>1.2.</w:t>
        </w:r>
        <w:r w:rsidR="001F3F5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F3F52" w:rsidRPr="000E1A25">
          <w:rPr>
            <w:rStyle w:val="Hipercze"/>
            <w:noProof/>
          </w:rPr>
          <w:t>Adresat dokumentu</w:t>
        </w:r>
        <w:r w:rsidR="001F3F52">
          <w:rPr>
            <w:noProof/>
            <w:webHidden/>
          </w:rPr>
          <w:tab/>
        </w:r>
        <w:r w:rsidR="001F3F52">
          <w:rPr>
            <w:noProof/>
            <w:webHidden/>
          </w:rPr>
          <w:fldChar w:fldCharType="begin"/>
        </w:r>
        <w:r w:rsidR="001F3F52">
          <w:rPr>
            <w:noProof/>
            <w:webHidden/>
          </w:rPr>
          <w:instrText xml:space="preserve"> PAGEREF _Toc30776345 \h </w:instrText>
        </w:r>
        <w:r w:rsidR="001F3F52">
          <w:rPr>
            <w:noProof/>
            <w:webHidden/>
          </w:rPr>
        </w:r>
        <w:r w:rsidR="001F3F52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5</w:t>
        </w:r>
        <w:r w:rsidR="001F3F52">
          <w:rPr>
            <w:noProof/>
            <w:webHidden/>
          </w:rPr>
          <w:fldChar w:fldCharType="end"/>
        </w:r>
      </w:hyperlink>
    </w:p>
    <w:p w14:paraId="6F5AF1E5" w14:textId="1D19C358" w:rsidR="001F3F52" w:rsidRDefault="0002149B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46" w:history="1">
        <w:r w:rsidR="001F3F52" w:rsidRPr="000E1A25">
          <w:rPr>
            <w:rStyle w:val="Hipercze"/>
            <w:noProof/>
          </w:rPr>
          <w:t>1.3.</w:t>
        </w:r>
        <w:r w:rsidR="001F3F5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F3F52" w:rsidRPr="000E1A25">
          <w:rPr>
            <w:rStyle w:val="Hipercze"/>
            <w:noProof/>
          </w:rPr>
          <w:t>Definicje, akronimy i skróty</w:t>
        </w:r>
        <w:r w:rsidR="001F3F52">
          <w:rPr>
            <w:noProof/>
            <w:webHidden/>
          </w:rPr>
          <w:tab/>
        </w:r>
        <w:r w:rsidR="001F3F52">
          <w:rPr>
            <w:noProof/>
            <w:webHidden/>
          </w:rPr>
          <w:fldChar w:fldCharType="begin"/>
        </w:r>
        <w:r w:rsidR="001F3F52">
          <w:rPr>
            <w:noProof/>
            <w:webHidden/>
          </w:rPr>
          <w:instrText xml:space="preserve"> PAGEREF _Toc30776346 \h </w:instrText>
        </w:r>
        <w:r w:rsidR="001F3F52">
          <w:rPr>
            <w:noProof/>
            <w:webHidden/>
          </w:rPr>
        </w:r>
        <w:r w:rsidR="001F3F52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5</w:t>
        </w:r>
        <w:r w:rsidR="001F3F52">
          <w:rPr>
            <w:noProof/>
            <w:webHidden/>
          </w:rPr>
          <w:fldChar w:fldCharType="end"/>
        </w:r>
      </w:hyperlink>
    </w:p>
    <w:p w14:paraId="0EFED10F" w14:textId="2AE6455B" w:rsidR="001F3F52" w:rsidRDefault="0002149B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47" w:history="1">
        <w:r w:rsidR="001F3F52" w:rsidRPr="000E1A25">
          <w:rPr>
            <w:rStyle w:val="Hipercze"/>
            <w:noProof/>
          </w:rPr>
          <w:t>1.4.</w:t>
        </w:r>
        <w:r w:rsidR="001F3F5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F3F52" w:rsidRPr="000E1A25">
          <w:rPr>
            <w:rStyle w:val="Hipercze"/>
            <w:noProof/>
          </w:rPr>
          <w:t>Dokumenty poprzedzające i powołane</w:t>
        </w:r>
        <w:r w:rsidR="001F3F52">
          <w:rPr>
            <w:noProof/>
            <w:webHidden/>
          </w:rPr>
          <w:tab/>
        </w:r>
        <w:r w:rsidR="001F3F52">
          <w:rPr>
            <w:noProof/>
            <w:webHidden/>
          </w:rPr>
          <w:fldChar w:fldCharType="begin"/>
        </w:r>
        <w:r w:rsidR="001F3F52">
          <w:rPr>
            <w:noProof/>
            <w:webHidden/>
          </w:rPr>
          <w:instrText xml:space="preserve"> PAGEREF _Toc30776347 \h </w:instrText>
        </w:r>
        <w:r w:rsidR="001F3F52">
          <w:rPr>
            <w:noProof/>
            <w:webHidden/>
          </w:rPr>
        </w:r>
        <w:r w:rsidR="001F3F52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6</w:t>
        </w:r>
        <w:r w:rsidR="001F3F52">
          <w:rPr>
            <w:noProof/>
            <w:webHidden/>
          </w:rPr>
          <w:fldChar w:fldCharType="end"/>
        </w:r>
      </w:hyperlink>
    </w:p>
    <w:p w14:paraId="60A6F175" w14:textId="0D104F53" w:rsidR="001F3F52" w:rsidRDefault="0002149B">
      <w:pPr>
        <w:pStyle w:val="Spistreci1"/>
        <w:rPr>
          <w:rFonts w:asciiTheme="minorHAnsi" w:eastAsiaTheme="minorEastAsia" w:hAnsiTheme="minorHAnsi" w:cstheme="minorBidi"/>
          <w:b w:val="0"/>
          <w:noProof/>
          <w:sz w:val="22"/>
          <w:szCs w:val="22"/>
        </w:rPr>
      </w:pPr>
      <w:hyperlink w:anchor="_Toc30776348" w:history="1">
        <w:r w:rsidR="001F3F52" w:rsidRPr="000E1A25">
          <w:rPr>
            <w:rStyle w:val="Hipercze"/>
            <w:noProof/>
          </w:rPr>
          <w:t>2.</w:t>
        </w:r>
        <w:r w:rsidR="001F3F52">
          <w:rPr>
            <w:rFonts w:asciiTheme="minorHAnsi" w:eastAsiaTheme="minorEastAsia" w:hAnsiTheme="minorHAnsi" w:cstheme="minorBidi"/>
            <w:b w:val="0"/>
            <w:noProof/>
            <w:sz w:val="22"/>
            <w:szCs w:val="22"/>
          </w:rPr>
          <w:tab/>
        </w:r>
        <w:r w:rsidR="001F3F52" w:rsidRPr="000E1A25">
          <w:rPr>
            <w:rStyle w:val="Hipercze"/>
            <w:noProof/>
          </w:rPr>
          <w:t>Ogólny schemat architektury KRSCI</w:t>
        </w:r>
        <w:r w:rsidR="001F3F52">
          <w:rPr>
            <w:noProof/>
            <w:webHidden/>
          </w:rPr>
          <w:tab/>
        </w:r>
        <w:r w:rsidR="001F3F52">
          <w:rPr>
            <w:noProof/>
            <w:webHidden/>
          </w:rPr>
          <w:fldChar w:fldCharType="begin"/>
        </w:r>
        <w:r w:rsidR="001F3F52">
          <w:rPr>
            <w:noProof/>
            <w:webHidden/>
          </w:rPr>
          <w:instrText xml:space="preserve"> PAGEREF _Toc30776348 \h </w:instrText>
        </w:r>
        <w:r w:rsidR="001F3F52">
          <w:rPr>
            <w:noProof/>
            <w:webHidden/>
          </w:rPr>
        </w:r>
        <w:r w:rsidR="001F3F52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7</w:t>
        </w:r>
        <w:r w:rsidR="001F3F52">
          <w:rPr>
            <w:noProof/>
            <w:webHidden/>
          </w:rPr>
          <w:fldChar w:fldCharType="end"/>
        </w:r>
      </w:hyperlink>
    </w:p>
    <w:p w14:paraId="7F89FA81" w14:textId="6A633E20" w:rsidR="001F3F52" w:rsidRDefault="0002149B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49" w:history="1">
        <w:r w:rsidR="001F3F52" w:rsidRPr="000E1A25">
          <w:rPr>
            <w:rStyle w:val="Hipercze"/>
            <w:noProof/>
          </w:rPr>
          <w:t>2.1.</w:t>
        </w:r>
        <w:r w:rsidR="001F3F5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F3F52" w:rsidRPr="000E1A25">
          <w:rPr>
            <w:rStyle w:val="Hipercze"/>
            <w:noProof/>
          </w:rPr>
          <w:t>Schemat architektury KRSCI</w:t>
        </w:r>
        <w:r w:rsidR="001F3F52">
          <w:rPr>
            <w:noProof/>
            <w:webHidden/>
          </w:rPr>
          <w:tab/>
        </w:r>
        <w:r w:rsidR="001F3F52">
          <w:rPr>
            <w:noProof/>
            <w:webHidden/>
          </w:rPr>
          <w:fldChar w:fldCharType="begin"/>
        </w:r>
        <w:r w:rsidR="001F3F52">
          <w:rPr>
            <w:noProof/>
            <w:webHidden/>
          </w:rPr>
          <w:instrText xml:space="preserve"> PAGEREF _Toc30776349 \h </w:instrText>
        </w:r>
        <w:r w:rsidR="001F3F52">
          <w:rPr>
            <w:noProof/>
            <w:webHidden/>
          </w:rPr>
        </w:r>
        <w:r w:rsidR="001F3F52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7</w:t>
        </w:r>
        <w:r w:rsidR="001F3F52">
          <w:rPr>
            <w:noProof/>
            <w:webHidden/>
          </w:rPr>
          <w:fldChar w:fldCharType="end"/>
        </w:r>
      </w:hyperlink>
    </w:p>
    <w:p w14:paraId="6B5C215E" w14:textId="211B5ED9" w:rsidR="001F3F52" w:rsidRDefault="0002149B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50" w:history="1">
        <w:r w:rsidR="001F3F52" w:rsidRPr="000E1A25">
          <w:rPr>
            <w:rStyle w:val="Hipercze"/>
            <w:noProof/>
          </w:rPr>
          <w:t>2.2.</w:t>
        </w:r>
        <w:r w:rsidR="001F3F5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F3F52" w:rsidRPr="000E1A25">
          <w:rPr>
            <w:rStyle w:val="Hipercze"/>
            <w:noProof/>
          </w:rPr>
          <w:t>Schemat działania KRSCI</w:t>
        </w:r>
        <w:r w:rsidR="001F3F52">
          <w:rPr>
            <w:noProof/>
            <w:webHidden/>
          </w:rPr>
          <w:tab/>
        </w:r>
        <w:r w:rsidR="001F3F52">
          <w:rPr>
            <w:noProof/>
            <w:webHidden/>
          </w:rPr>
          <w:fldChar w:fldCharType="begin"/>
        </w:r>
        <w:r w:rsidR="001F3F52">
          <w:rPr>
            <w:noProof/>
            <w:webHidden/>
          </w:rPr>
          <w:instrText xml:space="preserve"> PAGEREF _Toc30776350 \h </w:instrText>
        </w:r>
        <w:r w:rsidR="001F3F52">
          <w:rPr>
            <w:noProof/>
            <w:webHidden/>
          </w:rPr>
        </w:r>
        <w:r w:rsidR="001F3F52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8</w:t>
        </w:r>
        <w:r w:rsidR="001F3F52">
          <w:rPr>
            <w:noProof/>
            <w:webHidden/>
          </w:rPr>
          <w:fldChar w:fldCharType="end"/>
        </w:r>
      </w:hyperlink>
    </w:p>
    <w:p w14:paraId="487912C0" w14:textId="08DDAA2A" w:rsidR="001F3F52" w:rsidRDefault="0002149B">
      <w:pPr>
        <w:pStyle w:val="Spistreci1"/>
        <w:rPr>
          <w:rFonts w:asciiTheme="minorHAnsi" w:eastAsiaTheme="minorEastAsia" w:hAnsiTheme="minorHAnsi" w:cstheme="minorBidi"/>
          <w:b w:val="0"/>
          <w:noProof/>
          <w:sz w:val="22"/>
          <w:szCs w:val="22"/>
        </w:rPr>
      </w:pPr>
      <w:hyperlink w:anchor="_Toc30776351" w:history="1">
        <w:r w:rsidR="001F3F52" w:rsidRPr="000E1A25">
          <w:rPr>
            <w:rStyle w:val="Hipercze"/>
            <w:noProof/>
          </w:rPr>
          <w:t>3.</w:t>
        </w:r>
        <w:r w:rsidR="001F3F52">
          <w:rPr>
            <w:rFonts w:asciiTheme="minorHAnsi" w:eastAsiaTheme="minorEastAsia" w:hAnsiTheme="minorHAnsi" w:cstheme="minorBidi"/>
            <w:b w:val="0"/>
            <w:noProof/>
            <w:sz w:val="22"/>
            <w:szCs w:val="22"/>
          </w:rPr>
          <w:tab/>
        </w:r>
        <w:r w:rsidR="001F3F52" w:rsidRPr="000E1A25">
          <w:rPr>
            <w:rStyle w:val="Hipercze"/>
            <w:noProof/>
          </w:rPr>
          <w:t>Oprogramowanie KRSCI CBD</w:t>
        </w:r>
        <w:r w:rsidR="001F3F52">
          <w:rPr>
            <w:noProof/>
            <w:webHidden/>
          </w:rPr>
          <w:tab/>
        </w:r>
        <w:r w:rsidR="001F3F52">
          <w:rPr>
            <w:noProof/>
            <w:webHidden/>
          </w:rPr>
          <w:fldChar w:fldCharType="begin"/>
        </w:r>
        <w:r w:rsidR="001F3F52">
          <w:rPr>
            <w:noProof/>
            <w:webHidden/>
          </w:rPr>
          <w:instrText xml:space="preserve"> PAGEREF _Toc30776351 \h </w:instrText>
        </w:r>
        <w:r w:rsidR="001F3F52">
          <w:rPr>
            <w:noProof/>
            <w:webHidden/>
          </w:rPr>
        </w:r>
        <w:r w:rsidR="001F3F52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15</w:t>
        </w:r>
        <w:r w:rsidR="001F3F52">
          <w:rPr>
            <w:noProof/>
            <w:webHidden/>
          </w:rPr>
          <w:fldChar w:fldCharType="end"/>
        </w:r>
      </w:hyperlink>
    </w:p>
    <w:p w14:paraId="67D13679" w14:textId="34CB83EB" w:rsidR="001F3F52" w:rsidRDefault="0002149B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52" w:history="1">
        <w:r w:rsidR="001F3F52" w:rsidRPr="000E1A25">
          <w:rPr>
            <w:rStyle w:val="Hipercze"/>
            <w:noProof/>
          </w:rPr>
          <w:t>3.1.</w:t>
        </w:r>
        <w:r w:rsidR="001F3F5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F3F52" w:rsidRPr="000E1A25">
          <w:rPr>
            <w:rStyle w:val="Hipercze"/>
            <w:noProof/>
          </w:rPr>
          <w:t>Moduł wydawania odpisów</w:t>
        </w:r>
        <w:r w:rsidR="001F3F52">
          <w:rPr>
            <w:noProof/>
            <w:webHidden/>
          </w:rPr>
          <w:tab/>
        </w:r>
        <w:r w:rsidR="001F3F52">
          <w:rPr>
            <w:noProof/>
            <w:webHidden/>
          </w:rPr>
          <w:fldChar w:fldCharType="begin"/>
        </w:r>
        <w:r w:rsidR="001F3F52">
          <w:rPr>
            <w:noProof/>
            <w:webHidden/>
          </w:rPr>
          <w:instrText xml:space="preserve"> PAGEREF _Toc30776352 \h </w:instrText>
        </w:r>
        <w:r w:rsidR="001F3F52">
          <w:rPr>
            <w:noProof/>
            <w:webHidden/>
          </w:rPr>
        </w:r>
        <w:r w:rsidR="001F3F52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15</w:t>
        </w:r>
        <w:r w:rsidR="001F3F52">
          <w:rPr>
            <w:noProof/>
            <w:webHidden/>
          </w:rPr>
          <w:fldChar w:fldCharType="end"/>
        </w:r>
      </w:hyperlink>
    </w:p>
    <w:p w14:paraId="6023C148" w14:textId="0E2A75F3" w:rsidR="001F3F52" w:rsidRDefault="0002149B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53" w:history="1">
        <w:r w:rsidR="001F3F52" w:rsidRPr="000E1A25">
          <w:rPr>
            <w:rStyle w:val="Hipercze"/>
            <w:noProof/>
          </w:rPr>
          <w:t>3.2.</w:t>
        </w:r>
        <w:r w:rsidR="001F3F5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F3F52" w:rsidRPr="000E1A25">
          <w:rPr>
            <w:rStyle w:val="Hipercze"/>
            <w:noProof/>
          </w:rPr>
          <w:t>Moduł programów pozostałych</w:t>
        </w:r>
        <w:r w:rsidR="001F3F52">
          <w:rPr>
            <w:noProof/>
            <w:webHidden/>
          </w:rPr>
          <w:tab/>
        </w:r>
        <w:r w:rsidR="001F3F52">
          <w:rPr>
            <w:noProof/>
            <w:webHidden/>
          </w:rPr>
          <w:fldChar w:fldCharType="begin"/>
        </w:r>
        <w:r w:rsidR="001F3F52">
          <w:rPr>
            <w:noProof/>
            <w:webHidden/>
          </w:rPr>
          <w:instrText xml:space="preserve"> PAGEREF _Toc30776353 \h </w:instrText>
        </w:r>
        <w:r w:rsidR="001F3F52">
          <w:rPr>
            <w:noProof/>
            <w:webHidden/>
          </w:rPr>
        </w:r>
        <w:r w:rsidR="001F3F52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16</w:t>
        </w:r>
        <w:r w:rsidR="001F3F52">
          <w:rPr>
            <w:noProof/>
            <w:webHidden/>
          </w:rPr>
          <w:fldChar w:fldCharType="end"/>
        </w:r>
      </w:hyperlink>
    </w:p>
    <w:p w14:paraId="56BAD4A0" w14:textId="08372D1A" w:rsidR="001F3F52" w:rsidRDefault="0002149B">
      <w:pPr>
        <w:pStyle w:val="Spistreci1"/>
        <w:rPr>
          <w:rFonts w:asciiTheme="minorHAnsi" w:eastAsiaTheme="minorEastAsia" w:hAnsiTheme="minorHAnsi" w:cstheme="minorBidi"/>
          <w:b w:val="0"/>
          <w:noProof/>
          <w:sz w:val="22"/>
          <w:szCs w:val="22"/>
        </w:rPr>
      </w:pPr>
      <w:hyperlink w:anchor="_Toc30776354" w:history="1">
        <w:r w:rsidR="001F3F52" w:rsidRPr="000E1A25">
          <w:rPr>
            <w:rStyle w:val="Hipercze"/>
            <w:noProof/>
          </w:rPr>
          <w:t>4.</w:t>
        </w:r>
        <w:r w:rsidR="001F3F52">
          <w:rPr>
            <w:rFonts w:asciiTheme="minorHAnsi" w:eastAsiaTheme="minorEastAsia" w:hAnsiTheme="minorHAnsi" w:cstheme="minorBidi"/>
            <w:b w:val="0"/>
            <w:noProof/>
            <w:sz w:val="22"/>
            <w:szCs w:val="22"/>
          </w:rPr>
          <w:tab/>
        </w:r>
        <w:r w:rsidR="001F3F52" w:rsidRPr="000E1A25">
          <w:rPr>
            <w:rStyle w:val="Hipercze"/>
            <w:noProof/>
          </w:rPr>
          <w:t>Oprogramowanie KRSCI WEB</w:t>
        </w:r>
        <w:r w:rsidR="001F3F52">
          <w:rPr>
            <w:noProof/>
            <w:webHidden/>
          </w:rPr>
          <w:tab/>
        </w:r>
        <w:r w:rsidR="001F3F52">
          <w:rPr>
            <w:noProof/>
            <w:webHidden/>
          </w:rPr>
          <w:fldChar w:fldCharType="begin"/>
        </w:r>
        <w:r w:rsidR="001F3F52">
          <w:rPr>
            <w:noProof/>
            <w:webHidden/>
          </w:rPr>
          <w:instrText xml:space="preserve"> PAGEREF _Toc30776354 \h </w:instrText>
        </w:r>
        <w:r w:rsidR="001F3F52">
          <w:rPr>
            <w:noProof/>
            <w:webHidden/>
          </w:rPr>
        </w:r>
        <w:r w:rsidR="001F3F52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20</w:t>
        </w:r>
        <w:r w:rsidR="001F3F52">
          <w:rPr>
            <w:noProof/>
            <w:webHidden/>
          </w:rPr>
          <w:fldChar w:fldCharType="end"/>
        </w:r>
      </w:hyperlink>
    </w:p>
    <w:p w14:paraId="587BE66D" w14:textId="27BA8EC6" w:rsidR="001F3F52" w:rsidRDefault="0002149B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55" w:history="1">
        <w:r w:rsidR="001F3F52" w:rsidRPr="000E1A25">
          <w:rPr>
            <w:rStyle w:val="Hipercze"/>
            <w:noProof/>
          </w:rPr>
          <w:t>4.1.</w:t>
        </w:r>
        <w:r w:rsidR="001F3F5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F3F52" w:rsidRPr="000E1A25">
          <w:rPr>
            <w:rStyle w:val="Hipercze"/>
            <w:noProof/>
          </w:rPr>
          <w:t>Moduł obsługi interfejsu użytkownika</w:t>
        </w:r>
        <w:r w:rsidR="001F3F52">
          <w:rPr>
            <w:noProof/>
            <w:webHidden/>
          </w:rPr>
          <w:tab/>
        </w:r>
        <w:r w:rsidR="001F3F52">
          <w:rPr>
            <w:noProof/>
            <w:webHidden/>
          </w:rPr>
          <w:fldChar w:fldCharType="begin"/>
        </w:r>
        <w:r w:rsidR="001F3F52">
          <w:rPr>
            <w:noProof/>
            <w:webHidden/>
          </w:rPr>
          <w:instrText xml:space="preserve"> PAGEREF _Toc30776355 \h </w:instrText>
        </w:r>
        <w:r w:rsidR="001F3F52">
          <w:rPr>
            <w:noProof/>
            <w:webHidden/>
          </w:rPr>
        </w:r>
        <w:r w:rsidR="001F3F52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20</w:t>
        </w:r>
        <w:r w:rsidR="001F3F52">
          <w:rPr>
            <w:noProof/>
            <w:webHidden/>
          </w:rPr>
          <w:fldChar w:fldCharType="end"/>
        </w:r>
      </w:hyperlink>
    </w:p>
    <w:p w14:paraId="2443B772" w14:textId="234ED86B" w:rsidR="001F3F52" w:rsidRDefault="0002149B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56" w:history="1">
        <w:r w:rsidR="001F3F52" w:rsidRPr="000E1A25">
          <w:rPr>
            <w:rStyle w:val="Hipercze"/>
            <w:noProof/>
          </w:rPr>
          <w:t>4.2.</w:t>
        </w:r>
        <w:r w:rsidR="001F3F5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F3F52" w:rsidRPr="000E1A25">
          <w:rPr>
            <w:rStyle w:val="Hipercze"/>
            <w:noProof/>
          </w:rPr>
          <w:t>Moduł servletów</w:t>
        </w:r>
        <w:r w:rsidR="001F3F52">
          <w:rPr>
            <w:noProof/>
            <w:webHidden/>
          </w:rPr>
          <w:tab/>
        </w:r>
        <w:r w:rsidR="001F3F52">
          <w:rPr>
            <w:noProof/>
            <w:webHidden/>
          </w:rPr>
          <w:fldChar w:fldCharType="begin"/>
        </w:r>
        <w:r w:rsidR="001F3F52">
          <w:rPr>
            <w:noProof/>
            <w:webHidden/>
          </w:rPr>
          <w:instrText xml:space="preserve"> PAGEREF _Toc30776356 \h </w:instrText>
        </w:r>
        <w:r w:rsidR="001F3F52">
          <w:rPr>
            <w:noProof/>
            <w:webHidden/>
          </w:rPr>
        </w:r>
        <w:r w:rsidR="001F3F52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22</w:t>
        </w:r>
        <w:r w:rsidR="001F3F52">
          <w:rPr>
            <w:noProof/>
            <w:webHidden/>
          </w:rPr>
          <w:fldChar w:fldCharType="end"/>
        </w:r>
      </w:hyperlink>
    </w:p>
    <w:p w14:paraId="54E14DB4" w14:textId="52A91FC6" w:rsidR="001F3F52" w:rsidRDefault="0002149B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57" w:history="1">
        <w:r w:rsidR="001F3F52" w:rsidRPr="000E1A25">
          <w:rPr>
            <w:rStyle w:val="Hipercze"/>
            <w:noProof/>
          </w:rPr>
          <w:t>4.3.</w:t>
        </w:r>
        <w:r w:rsidR="001F3F5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F3F52" w:rsidRPr="000E1A25">
          <w:rPr>
            <w:rStyle w:val="Hipercze"/>
            <w:noProof/>
          </w:rPr>
          <w:t>Moduł formularzy</w:t>
        </w:r>
        <w:r w:rsidR="001F3F52">
          <w:rPr>
            <w:noProof/>
            <w:webHidden/>
          </w:rPr>
          <w:tab/>
        </w:r>
        <w:r w:rsidR="001F3F52">
          <w:rPr>
            <w:noProof/>
            <w:webHidden/>
          </w:rPr>
          <w:fldChar w:fldCharType="begin"/>
        </w:r>
        <w:r w:rsidR="001F3F52">
          <w:rPr>
            <w:noProof/>
            <w:webHidden/>
          </w:rPr>
          <w:instrText xml:space="preserve"> PAGEREF _Toc30776357 \h </w:instrText>
        </w:r>
        <w:r w:rsidR="001F3F52">
          <w:rPr>
            <w:noProof/>
            <w:webHidden/>
          </w:rPr>
        </w:r>
        <w:r w:rsidR="001F3F52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25</w:t>
        </w:r>
        <w:r w:rsidR="001F3F52">
          <w:rPr>
            <w:noProof/>
            <w:webHidden/>
          </w:rPr>
          <w:fldChar w:fldCharType="end"/>
        </w:r>
      </w:hyperlink>
    </w:p>
    <w:p w14:paraId="626EE28E" w14:textId="2E76EEB0" w:rsidR="001F3F52" w:rsidRDefault="0002149B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58" w:history="1">
        <w:r w:rsidR="001F3F52" w:rsidRPr="000E1A25">
          <w:rPr>
            <w:rStyle w:val="Hipercze"/>
            <w:noProof/>
          </w:rPr>
          <w:t>4.4.</w:t>
        </w:r>
        <w:r w:rsidR="001F3F5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F3F52" w:rsidRPr="000E1A25">
          <w:rPr>
            <w:rStyle w:val="Hipercze"/>
            <w:noProof/>
          </w:rPr>
          <w:t>Moduł obiektów biznesowych</w:t>
        </w:r>
        <w:r w:rsidR="001F3F52">
          <w:rPr>
            <w:noProof/>
            <w:webHidden/>
          </w:rPr>
          <w:tab/>
        </w:r>
        <w:r w:rsidR="001F3F52">
          <w:rPr>
            <w:noProof/>
            <w:webHidden/>
          </w:rPr>
          <w:fldChar w:fldCharType="begin"/>
        </w:r>
        <w:r w:rsidR="001F3F52">
          <w:rPr>
            <w:noProof/>
            <w:webHidden/>
          </w:rPr>
          <w:instrText xml:space="preserve"> PAGEREF _Toc30776358 \h </w:instrText>
        </w:r>
        <w:r w:rsidR="001F3F52">
          <w:rPr>
            <w:noProof/>
            <w:webHidden/>
          </w:rPr>
        </w:r>
        <w:r w:rsidR="001F3F52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29</w:t>
        </w:r>
        <w:r w:rsidR="001F3F52">
          <w:rPr>
            <w:noProof/>
            <w:webHidden/>
          </w:rPr>
          <w:fldChar w:fldCharType="end"/>
        </w:r>
      </w:hyperlink>
    </w:p>
    <w:p w14:paraId="52F65E91" w14:textId="21962967" w:rsidR="001F3F52" w:rsidRDefault="0002149B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59" w:history="1">
        <w:r w:rsidR="001F3F52" w:rsidRPr="000E1A25">
          <w:rPr>
            <w:rStyle w:val="Hipercze"/>
            <w:noProof/>
          </w:rPr>
          <w:t>4.5.</w:t>
        </w:r>
        <w:r w:rsidR="001F3F5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F3F52" w:rsidRPr="000E1A25">
          <w:rPr>
            <w:rStyle w:val="Hipercze"/>
            <w:noProof/>
          </w:rPr>
          <w:t>Moduł wydruku odpisów</w:t>
        </w:r>
        <w:r w:rsidR="001F3F52">
          <w:rPr>
            <w:noProof/>
            <w:webHidden/>
          </w:rPr>
          <w:tab/>
        </w:r>
        <w:r w:rsidR="001F3F52">
          <w:rPr>
            <w:noProof/>
            <w:webHidden/>
          </w:rPr>
          <w:fldChar w:fldCharType="begin"/>
        </w:r>
        <w:r w:rsidR="001F3F52">
          <w:rPr>
            <w:noProof/>
            <w:webHidden/>
          </w:rPr>
          <w:instrText xml:space="preserve"> PAGEREF _Toc30776359 \h </w:instrText>
        </w:r>
        <w:r w:rsidR="001F3F52">
          <w:rPr>
            <w:noProof/>
            <w:webHidden/>
          </w:rPr>
        </w:r>
        <w:r w:rsidR="001F3F52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32</w:t>
        </w:r>
        <w:r w:rsidR="001F3F52">
          <w:rPr>
            <w:noProof/>
            <w:webHidden/>
          </w:rPr>
          <w:fldChar w:fldCharType="end"/>
        </w:r>
      </w:hyperlink>
    </w:p>
    <w:p w14:paraId="301F33C9" w14:textId="618469B6" w:rsidR="0034598E" w:rsidRDefault="000E459C">
      <w:pPr>
        <w:rPr>
          <w:sz w:val="24"/>
        </w:rPr>
      </w:pPr>
      <w:r>
        <w:rPr>
          <w:sz w:val="24"/>
        </w:rPr>
        <w:fldChar w:fldCharType="end"/>
      </w:r>
    </w:p>
    <w:p w14:paraId="301F33CA" w14:textId="77777777" w:rsidR="0034598E" w:rsidRDefault="002A1D23" w:rsidP="0034598E">
      <w:pPr>
        <w:pStyle w:val="NagwekbezNr"/>
      </w:pPr>
      <w:r w:rsidRPr="002A1D23">
        <w:t xml:space="preserve"> </w:t>
      </w:r>
      <w:r w:rsidRPr="000A2DF8">
        <w:t xml:space="preserve">Spis </w:t>
      </w:r>
      <w:r>
        <w:t>rysunków</w:t>
      </w:r>
    </w:p>
    <w:p w14:paraId="617E208A" w14:textId="78B1F368" w:rsidR="00380807" w:rsidRDefault="000E459C">
      <w:pPr>
        <w:pStyle w:val="Spisilustracji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b/>
          <w:kern w:val="28"/>
          <w:sz w:val="36"/>
        </w:rPr>
        <w:fldChar w:fldCharType="begin"/>
      </w:r>
      <w:r>
        <w:rPr>
          <w:b/>
          <w:kern w:val="28"/>
          <w:sz w:val="36"/>
        </w:rPr>
        <w:instrText xml:space="preserve"> TOC \h \z \c "Rysunek" </w:instrText>
      </w:r>
      <w:r>
        <w:rPr>
          <w:b/>
          <w:kern w:val="28"/>
          <w:sz w:val="36"/>
        </w:rPr>
        <w:fldChar w:fldCharType="separate"/>
      </w:r>
      <w:hyperlink w:anchor="_Toc30776360" w:history="1">
        <w:r w:rsidR="00380807" w:rsidRPr="001878E0">
          <w:rPr>
            <w:rStyle w:val="Hipercze"/>
            <w:noProof/>
          </w:rPr>
          <w:t>Rysunek 2.1: Schemat architektury KRSCI</w:t>
        </w:r>
        <w:r w:rsidR="00380807">
          <w:rPr>
            <w:noProof/>
            <w:webHidden/>
          </w:rPr>
          <w:tab/>
        </w:r>
        <w:r w:rsidR="00380807">
          <w:rPr>
            <w:noProof/>
            <w:webHidden/>
          </w:rPr>
          <w:fldChar w:fldCharType="begin"/>
        </w:r>
        <w:r w:rsidR="00380807">
          <w:rPr>
            <w:noProof/>
            <w:webHidden/>
          </w:rPr>
          <w:instrText xml:space="preserve"> PAGEREF _Toc30776360 \h </w:instrText>
        </w:r>
        <w:r w:rsidR="00380807">
          <w:rPr>
            <w:noProof/>
            <w:webHidden/>
          </w:rPr>
        </w:r>
        <w:r w:rsidR="00380807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7</w:t>
        </w:r>
        <w:r w:rsidR="00380807">
          <w:rPr>
            <w:noProof/>
            <w:webHidden/>
          </w:rPr>
          <w:fldChar w:fldCharType="end"/>
        </w:r>
      </w:hyperlink>
    </w:p>
    <w:p w14:paraId="3EB3469E" w14:textId="208FE6CD" w:rsidR="00380807" w:rsidRDefault="0002149B">
      <w:pPr>
        <w:pStyle w:val="Spisilustracji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61" w:history="1">
        <w:r w:rsidR="00380807" w:rsidRPr="001878E0">
          <w:rPr>
            <w:rStyle w:val="Hipercze"/>
            <w:noProof/>
          </w:rPr>
          <w:t>Rysunek 2.2: Okno logowania do KRSCI</w:t>
        </w:r>
        <w:r w:rsidR="00380807">
          <w:rPr>
            <w:noProof/>
            <w:webHidden/>
          </w:rPr>
          <w:tab/>
        </w:r>
        <w:r w:rsidR="00380807">
          <w:rPr>
            <w:noProof/>
            <w:webHidden/>
          </w:rPr>
          <w:fldChar w:fldCharType="begin"/>
        </w:r>
        <w:r w:rsidR="00380807">
          <w:rPr>
            <w:noProof/>
            <w:webHidden/>
          </w:rPr>
          <w:instrText xml:space="preserve"> PAGEREF _Toc30776361 \h </w:instrText>
        </w:r>
        <w:r w:rsidR="00380807">
          <w:rPr>
            <w:noProof/>
            <w:webHidden/>
          </w:rPr>
        </w:r>
        <w:r w:rsidR="00380807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9</w:t>
        </w:r>
        <w:r w:rsidR="00380807">
          <w:rPr>
            <w:noProof/>
            <w:webHidden/>
          </w:rPr>
          <w:fldChar w:fldCharType="end"/>
        </w:r>
      </w:hyperlink>
    </w:p>
    <w:p w14:paraId="7EA8F83B" w14:textId="557CFB9C" w:rsidR="00380807" w:rsidRDefault="0002149B">
      <w:pPr>
        <w:pStyle w:val="Spisilustracji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62" w:history="1">
        <w:r w:rsidR="00380807" w:rsidRPr="001878E0">
          <w:rPr>
            <w:rStyle w:val="Hipercze"/>
            <w:noProof/>
          </w:rPr>
          <w:t>Rysunek 2.3: Okno menu główne KRSCI</w:t>
        </w:r>
        <w:r w:rsidR="00380807">
          <w:rPr>
            <w:noProof/>
            <w:webHidden/>
          </w:rPr>
          <w:tab/>
        </w:r>
        <w:r w:rsidR="00380807">
          <w:rPr>
            <w:noProof/>
            <w:webHidden/>
          </w:rPr>
          <w:fldChar w:fldCharType="begin"/>
        </w:r>
        <w:r w:rsidR="00380807">
          <w:rPr>
            <w:noProof/>
            <w:webHidden/>
          </w:rPr>
          <w:instrText xml:space="preserve"> PAGEREF _Toc30776362 \h </w:instrText>
        </w:r>
        <w:r w:rsidR="00380807">
          <w:rPr>
            <w:noProof/>
            <w:webHidden/>
          </w:rPr>
        </w:r>
        <w:r w:rsidR="00380807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10</w:t>
        </w:r>
        <w:r w:rsidR="00380807">
          <w:rPr>
            <w:noProof/>
            <w:webHidden/>
          </w:rPr>
          <w:fldChar w:fldCharType="end"/>
        </w:r>
      </w:hyperlink>
    </w:p>
    <w:p w14:paraId="3347F1A9" w14:textId="02D9A6CF" w:rsidR="00380807" w:rsidRDefault="0002149B">
      <w:pPr>
        <w:pStyle w:val="Spisilustracji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63" w:history="1">
        <w:r w:rsidR="00380807" w:rsidRPr="001878E0">
          <w:rPr>
            <w:rStyle w:val="Hipercze"/>
            <w:noProof/>
          </w:rPr>
          <w:t>Rysunek 2.4: Okno wniosku o wydanie odpisu z KRS</w:t>
        </w:r>
        <w:r w:rsidR="00380807">
          <w:rPr>
            <w:noProof/>
            <w:webHidden/>
          </w:rPr>
          <w:tab/>
        </w:r>
        <w:r w:rsidR="00380807">
          <w:rPr>
            <w:noProof/>
            <w:webHidden/>
          </w:rPr>
          <w:fldChar w:fldCharType="begin"/>
        </w:r>
        <w:r w:rsidR="00380807">
          <w:rPr>
            <w:noProof/>
            <w:webHidden/>
          </w:rPr>
          <w:instrText xml:space="preserve"> PAGEREF _Toc30776363 \h </w:instrText>
        </w:r>
        <w:r w:rsidR="00380807">
          <w:rPr>
            <w:noProof/>
            <w:webHidden/>
          </w:rPr>
        </w:r>
        <w:r w:rsidR="00380807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11</w:t>
        </w:r>
        <w:r w:rsidR="00380807">
          <w:rPr>
            <w:noProof/>
            <w:webHidden/>
          </w:rPr>
          <w:fldChar w:fldCharType="end"/>
        </w:r>
      </w:hyperlink>
    </w:p>
    <w:p w14:paraId="6A0EAE8B" w14:textId="3AD5EE89" w:rsidR="00380807" w:rsidRDefault="0002149B">
      <w:pPr>
        <w:pStyle w:val="Spisilustracji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64" w:history="1">
        <w:r w:rsidR="00380807" w:rsidRPr="001878E0">
          <w:rPr>
            <w:rStyle w:val="Hipercze"/>
            <w:noProof/>
          </w:rPr>
          <w:t>Rysunek 2.5: Odpis KRSCI w przeglądarce Acrobat Reader</w:t>
        </w:r>
        <w:r w:rsidR="00380807">
          <w:rPr>
            <w:noProof/>
            <w:webHidden/>
          </w:rPr>
          <w:tab/>
        </w:r>
        <w:r w:rsidR="00380807">
          <w:rPr>
            <w:noProof/>
            <w:webHidden/>
          </w:rPr>
          <w:fldChar w:fldCharType="begin"/>
        </w:r>
        <w:r w:rsidR="00380807">
          <w:rPr>
            <w:noProof/>
            <w:webHidden/>
          </w:rPr>
          <w:instrText xml:space="preserve"> PAGEREF _Toc30776364 \h </w:instrText>
        </w:r>
        <w:r w:rsidR="00380807">
          <w:rPr>
            <w:noProof/>
            <w:webHidden/>
          </w:rPr>
        </w:r>
        <w:r w:rsidR="00380807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14</w:t>
        </w:r>
        <w:r w:rsidR="00380807">
          <w:rPr>
            <w:noProof/>
            <w:webHidden/>
          </w:rPr>
          <w:fldChar w:fldCharType="end"/>
        </w:r>
      </w:hyperlink>
    </w:p>
    <w:p w14:paraId="301F33D0" w14:textId="07A1B3DF" w:rsidR="00CC784A" w:rsidRDefault="000E459C">
      <w:pPr>
        <w:rPr>
          <w:b/>
          <w:kern w:val="28"/>
          <w:sz w:val="36"/>
        </w:rPr>
      </w:pPr>
      <w:r>
        <w:rPr>
          <w:rFonts w:ascii="Times New Roman" w:hAnsi="Times New Roman"/>
          <w:b/>
          <w:kern w:val="28"/>
          <w:sz w:val="36"/>
        </w:rPr>
        <w:lastRenderedPageBreak/>
        <w:fldChar w:fldCharType="end"/>
      </w:r>
    </w:p>
    <w:p w14:paraId="301F33D1" w14:textId="77777777" w:rsidR="00E4494F" w:rsidRDefault="00E4494F">
      <w:pPr>
        <w:rPr>
          <w:b/>
          <w:kern w:val="28"/>
          <w:sz w:val="36"/>
        </w:rPr>
      </w:pPr>
    </w:p>
    <w:p w14:paraId="301F33D2" w14:textId="77777777" w:rsidR="00E4494F" w:rsidRDefault="00E4494F">
      <w:pPr>
        <w:rPr>
          <w:sz w:val="24"/>
        </w:rPr>
      </w:pPr>
    </w:p>
    <w:p w14:paraId="301F33D3" w14:textId="77777777" w:rsidR="00484804" w:rsidRPr="000A2DF8" w:rsidRDefault="00484804" w:rsidP="00484804">
      <w:pPr>
        <w:pStyle w:val="NagwekbezNr"/>
      </w:pPr>
      <w:r w:rsidRPr="000A2DF8">
        <w:t>Spis t</w:t>
      </w:r>
      <w:r>
        <w:t>abel</w:t>
      </w:r>
    </w:p>
    <w:p w14:paraId="0171AE12" w14:textId="1E6C97F3" w:rsidR="00380807" w:rsidRDefault="000E459C">
      <w:pPr>
        <w:pStyle w:val="Spisilustracji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b/>
        </w:rPr>
        <w:fldChar w:fldCharType="begin"/>
      </w:r>
      <w:r>
        <w:rPr>
          <w:b/>
        </w:rPr>
        <w:instrText xml:space="preserve"> TOC \h \z \c "Tabela" </w:instrText>
      </w:r>
      <w:r>
        <w:rPr>
          <w:b/>
        </w:rPr>
        <w:fldChar w:fldCharType="separate"/>
      </w:r>
      <w:hyperlink w:anchor="_Toc30776365" w:history="1">
        <w:r w:rsidR="00380807" w:rsidRPr="008469DF">
          <w:rPr>
            <w:rStyle w:val="Hipercze"/>
            <w:noProof/>
          </w:rPr>
          <w:t xml:space="preserve">Tabela 3.1: </w:t>
        </w:r>
        <w:r w:rsidR="00380807" w:rsidRPr="008469DF">
          <w:rPr>
            <w:rStyle w:val="Hipercze"/>
            <w:bCs/>
            <w:noProof/>
          </w:rPr>
          <w:t>Wykaz programów głównych klas modułu generowania odpisów.</w:t>
        </w:r>
        <w:r w:rsidR="00380807">
          <w:rPr>
            <w:noProof/>
            <w:webHidden/>
          </w:rPr>
          <w:tab/>
        </w:r>
        <w:r w:rsidR="00380807">
          <w:rPr>
            <w:noProof/>
            <w:webHidden/>
          </w:rPr>
          <w:fldChar w:fldCharType="begin"/>
        </w:r>
        <w:r w:rsidR="00380807">
          <w:rPr>
            <w:noProof/>
            <w:webHidden/>
          </w:rPr>
          <w:instrText xml:space="preserve"> PAGEREF _Toc30776365 \h </w:instrText>
        </w:r>
        <w:r w:rsidR="00380807">
          <w:rPr>
            <w:noProof/>
            <w:webHidden/>
          </w:rPr>
        </w:r>
        <w:r w:rsidR="00380807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16</w:t>
        </w:r>
        <w:r w:rsidR="00380807">
          <w:rPr>
            <w:noProof/>
            <w:webHidden/>
          </w:rPr>
          <w:fldChar w:fldCharType="end"/>
        </w:r>
      </w:hyperlink>
    </w:p>
    <w:p w14:paraId="012F9487" w14:textId="02A1A106" w:rsidR="00380807" w:rsidRDefault="0002149B">
      <w:pPr>
        <w:pStyle w:val="Spisilustracji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66" w:history="1">
        <w:r w:rsidR="00380807" w:rsidRPr="008469DF">
          <w:rPr>
            <w:rStyle w:val="Hipercze"/>
            <w:noProof/>
          </w:rPr>
          <w:t xml:space="preserve">Tabela 4.1: </w:t>
        </w:r>
        <w:r w:rsidR="00380807" w:rsidRPr="008469DF">
          <w:rPr>
            <w:rStyle w:val="Hipercze"/>
            <w:bCs/>
            <w:noProof/>
          </w:rPr>
          <w:t>Wykaz plików modułu obsługi interfejsu</w:t>
        </w:r>
        <w:r w:rsidR="00380807">
          <w:rPr>
            <w:noProof/>
            <w:webHidden/>
          </w:rPr>
          <w:tab/>
        </w:r>
        <w:r w:rsidR="00380807">
          <w:rPr>
            <w:noProof/>
            <w:webHidden/>
          </w:rPr>
          <w:fldChar w:fldCharType="begin"/>
        </w:r>
        <w:r w:rsidR="00380807">
          <w:rPr>
            <w:noProof/>
            <w:webHidden/>
          </w:rPr>
          <w:instrText xml:space="preserve"> PAGEREF _Toc30776366 \h </w:instrText>
        </w:r>
        <w:r w:rsidR="00380807">
          <w:rPr>
            <w:noProof/>
            <w:webHidden/>
          </w:rPr>
        </w:r>
        <w:r w:rsidR="00380807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22</w:t>
        </w:r>
        <w:r w:rsidR="00380807">
          <w:rPr>
            <w:noProof/>
            <w:webHidden/>
          </w:rPr>
          <w:fldChar w:fldCharType="end"/>
        </w:r>
      </w:hyperlink>
    </w:p>
    <w:p w14:paraId="1961A410" w14:textId="787CB219" w:rsidR="00380807" w:rsidRDefault="0002149B">
      <w:pPr>
        <w:pStyle w:val="Spisilustracji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67" w:history="1">
        <w:r w:rsidR="00380807" w:rsidRPr="008469DF">
          <w:rPr>
            <w:rStyle w:val="Hipercze"/>
            <w:noProof/>
          </w:rPr>
          <w:t xml:space="preserve">Tabela 4.2: </w:t>
        </w:r>
        <w:r w:rsidR="00380807" w:rsidRPr="008469DF">
          <w:rPr>
            <w:rStyle w:val="Hipercze"/>
            <w:bCs/>
            <w:noProof/>
          </w:rPr>
          <w:t>Wykaz plików modułu obsługi interfejsu</w:t>
        </w:r>
        <w:r w:rsidR="00380807">
          <w:rPr>
            <w:noProof/>
            <w:webHidden/>
          </w:rPr>
          <w:tab/>
        </w:r>
        <w:r w:rsidR="00380807">
          <w:rPr>
            <w:noProof/>
            <w:webHidden/>
          </w:rPr>
          <w:fldChar w:fldCharType="begin"/>
        </w:r>
        <w:r w:rsidR="00380807">
          <w:rPr>
            <w:noProof/>
            <w:webHidden/>
          </w:rPr>
          <w:instrText xml:space="preserve"> PAGEREF _Toc30776367 \h </w:instrText>
        </w:r>
        <w:r w:rsidR="00380807">
          <w:rPr>
            <w:noProof/>
            <w:webHidden/>
          </w:rPr>
        </w:r>
        <w:r w:rsidR="00380807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25</w:t>
        </w:r>
        <w:r w:rsidR="00380807">
          <w:rPr>
            <w:noProof/>
            <w:webHidden/>
          </w:rPr>
          <w:fldChar w:fldCharType="end"/>
        </w:r>
      </w:hyperlink>
    </w:p>
    <w:p w14:paraId="51DFAE72" w14:textId="629415F4" w:rsidR="00380807" w:rsidRDefault="0002149B">
      <w:pPr>
        <w:pStyle w:val="Spisilustracji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68" w:history="1">
        <w:r w:rsidR="00380807" w:rsidRPr="008469DF">
          <w:rPr>
            <w:rStyle w:val="Hipercze"/>
            <w:noProof/>
          </w:rPr>
          <w:t xml:space="preserve">Tabela 4.3: </w:t>
        </w:r>
        <w:r w:rsidR="00380807" w:rsidRPr="008469DF">
          <w:rPr>
            <w:rStyle w:val="Hipercze"/>
            <w:bCs/>
            <w:noProof/>
          </w:rPr>
          <w:t>Wykaz plików modułu formularzy</w:t>
        </w:r>
        <w:r w:rsidR="00380807">
          <w:rPr>
            <w:noProof/>
            <w:webHidden/>
          </w:rPr>
          <w:tab/>
        </w:r>
        <w:r w:rsidR="00380807">
          <w:rPr>
            <w:noProof/>
            <w:webHidden/>
          </w:rPr>
          <w:fldChar w:fldCharType="begin"/>
        </w:r>
        <w:r w:rsidR="00380807">
          <w:rPr>
            <w:noProof/>
            <w:webHidden/>
          </w:rPr>
          <w:instrText xml:space="preserve"> PAGEREF _Toc30776368 \h </w:instrText>
        </w:r>
        <w:r w:rsidR="00380807">
          <w:rPr>
            <w:noProof/>
            <w:webHidden/>
          </w:rPr>
        </w:r>
        <w:r w:rsidR="00380807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29</w:t>
        </w:r>
        <w:r w:rsidR="00380807">
          <w:rPr>
            <w:noProof/>
            <w:webHidden/>
          </w:rPr>
          <w:fldChar w:fldCharType="end"/>
        </w:r>
      </w:hyperlink>
    </w:p>
    <w:p w14:paraId="0D34388D" w14:textId="3965BEE5" w:rsidR="00380807" w:rsidRDefault="0002149B">
      <w:pPr>
        <w:pStyle w:val="Spisilustracji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69" w:history="1">
        <w:r w:rsidR="00380807" w:rsidRPr="008469DF">
          <w:rPr>
            <w:rStyle w:val="Hipercze"/>
            <w:noProof/>
          </w:rPr>
          <w:t xml:space="preserve">Tabela 4.4: </w:t>
        </w:r>
        <w:r w:rsidR="00380807" w:rsidRPr="008469DF">
          <w:rPr>
            <w:rStyle w:val="Hipercze"/>
            <w:bCs/>
            <w:noProof/>
          </w:rPr>
          <w:t>Wykaz plików modułu formularzy</w:t>
        </w:r>
        <w:r w:rsidR="00380807">
          <w:rPr>
            <w:noProof/>
            <w:webHidden/>
          </w:rPr>
          <w:tab/>
        </w:r>
        <w:r w:rsidR="00380807">
          <w:rPr>
            <w:noProof/>
            <w:webHidden/>
          </w:rPr>
          <w:fldChar w:fldCharType="begin"/>
        </w:r>
        <w:r w:rsidR="00380807">
          <w:rPr>
            <w:noProof/>
            <w:webHidden/>
          </w:rPr>
          <w:instrText xml:space="preserve"> PAGEREF _Toc30776369 \h </w:instrText>
        </w:r>
        <w:r w:rsidR="00380807">
          <w:rPr>
            <w:noProof/>
            <w:webHidden/>
          </w:rPr>
        </w:r>
        <w:r w:rsidR="00380807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32</w:t>
        </w:r>
        <w:r w:rsidR="00380807">
          <w:rPr>
            <w:noProof/>
            <w:webHidden/>
          </w:rPr>
          <w:fldChar w:fldCharType="end"/>
        </w:r>
      </w:hyperlink>
    </w:p>
    <w:p w14:paraId="276A2F06" w14:textId="6BE02FE5" w:rsidR="00380807" w:rsidRDefault="0002149B">
      <w:pPr>
        <w:pStyle w:val="Spisilustracji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0776370" w:history="1">
        <w:r w:rsidR="00380807" w:rsidRPr="008469DF">
          <w:rPr>
            <w:rStyle w:val="Hipercze"/>
            <w:noProof/>
          </w:rPr>
          <w:t xml:space="preserve">Tabela 4.5: </w:t>
        </w:r>
        <w:r w:rsidR="00380807" w:rsidRPr="008469DF">
          <w:rPr>
            <w:rStyle w:val="Hipercze"/>
            <w:bCs/>
            <w:noProof/>
          </w:rPr>
          <w:t>Wykaz plików modułu formularzy</w:t>
        </w:r>
        <w:r w:rsidR="00380807">
          <w:rPr>
            <w:noProof/>
            <w:webHidden/>
          </w:rPr>
          <w:tab/>
        </w:r>
        <w:r w:rsidR="00380807">
          <w:rPr>
            <w:noProof/>
            <w:webHidden/>
          </w:rPr>
          <w:fldChar w:fldCharType="begin"/>
        </w:r>
        <w:r w:rsidR="00380807">
          <w:rPr>
            <w:noProof/>
            <w:webHidden/>
          </w:rPr>
          <w:instrText xml:space="preserve"> PAGEREF _Toc30776370 \h </w:instrText>
        </w:r>
        <w:r w:rsidR="00380807">
          <w:rPr>
            <w:noProof/>
            <w:webHidden/>
          </w:rPr>
        </w:r>
        <w:r w:rsidR="00380807">
          <w:rPr>
            <w:noProof/>
            <w:webHidden/>
          </w:rPr>
          <w:fldChar w:fldCharType="separate"/>
        </w:r>
        <w:r w:rsidR="00A56357">
          <w:rPr>
            <w:noProof/>
            <w:webHidden/>
          </w:rPr>
          <w:t>33</w:t>
        </w:r>
        <w:r w:rsidR="00380807">
          <w:rPr>
            <w:noProof/>
            <w:webHidden/>
          </w:rPr>
          <w:fldChar w:fldCharType="end"/>
        </w:r>
      </w:hyperlink>
    </w:p>
    <w:p w14:paraId="301F33DC" w14:textId="77FEB4F9" w:rsidR="00484804" w:rsidRDefault="000E459C">
      <w:pPr>
        <w:rPr>
          <w:b/>
          <w:sz w:val="24"/>
        </w:rPr>
      </w:pPr>
      <w:r>
        <w:rPr>
          <w:rFonts w:ascii="Times New Roman" w:hAnsi="Times New Roman"/>
          <w:b/>
          <w:sz w:val="24"/>
        </w:rPr>
        <w:fldChar w:fldCharType="end"/>
      </w:r>
    </w:p>
    <w:p w14:paraId="301F33DD" w14:textId="77777777" w:rsidR="00103C66" w:rsidRPr="00996EF3" w:rsidRDefault="00103C66" w:rsidP="00996EF3">
      <w:pPr>
        <w:pStyle w:val="Nagwek1"/>
      </w:pPr>
      <w:bookmarkStart w:id="0" w:name="_Toc436021557"/>
      <w:bookmarkStart w:id="1" w:name="_Toc30776343"/>
      <w:r w:rsidRPr="00996EF3">
        <w:lastRenderedPageBreak/>
        <w:t>Informacje o dokumencie</w:t>
      </w:r>
      <w:bookmarkEnd w:id="0"/>
      <w:bookmarkEnd w:id="1"/>
    </w:p>
    <w:p w14:paraId="301F33DE" w14:textId="77777777" w:rsidR="00103C66" w:rsidRPr="00996EF3" w:rsidRDefault="00103C66" w:rsidP="00996EF3">
      <w:pPr>
        <w:pStyle w:val="Nagwek2"/>
      </w:pPr>
      <w:bookmarkStart w:id="2" w:name="_Toc436021559"/>
      <w:bookmarkStart w:id="3" w:name="_Toc30776344"/>
      <w:r w:rsidRPr="00996EF3">
        <w:t>Cel dokumentu</w:t>
      </w:r>
      <w:bookmarkEnd w:id="2"/>
      <w:bookmarkEnd w:id="3"/>
    </w:p>
    <w:p w14:paraId="301F33DF" w14:textId="77777777" w:rsidR="00C16D6A" w:rsidRDefault="00914BB7" w:rsidP="001E378F">
      <w:pPr>
        <w:pStyle w:val="Tekstpodstawowy"/>
      </w:pPr>
      <w:r>
        <w:t xml:space="preserve">Ten dokument </w:t>
      </w:r>
      <w:r w:rsidR="002024A2">
        <w:t>przedstawia</w:t>
      </w:r>
      <w:r>
        <w:t xml:space="preserve"> </w:t>
      </w:r>
      <w:r w:rsidR="00755FC3">
        <w:t xml:space="preserve">opis architektury </w:t>
      </w:r>
      <w:r w:rsidR="00C0120A">
        <w:t>w System</w:t>
      </w:r>
      <w:r w:rsidR="00C16D6A">
        <w:t>ie</w:t>
      </w:r>
      <w:r w:rsidR="00C0120A">
        <w:t xml:space="preserve"> Informatyczn</w:t>
      </w:r>
      <w:r w:rsidR="00C16D6A">
        <w:t>ym</w:t>
      </w:r>
      <w:r w:rsidR="00C0120A">
        <w:t xml:space="preserve"> </w:t>
      </w:r>
      <w:r w:rsidR="00755FC3">
        <w:t>Centralna Informacja Krajowego Rejestru Sądowego</w:t>
      </w:r>
      <w:r w:rsidR="00266966">
        <w:rPr>
          <w:szCs w:val="24"/>
        </w:rPr>
        <w:t>.</w:t>
      </w:r>
    </w:p>
    <w:p w14:paraId="301F33E0" w14:textId="77777777" w:rsidR="0029519F" w:rsidRDefault="00624B79" w:rsidP="001E378F">
      <w:pPr>
        <w:pStyle w:val="Tekstpodstawowy"/>
      </w:pPr>
      <w:r>
        <w:t>Obejmują one</w:t>
      </w:r>
      <w:r w:rsidR="0029519F" w:rsidRPr="00E02106">
        <w:t>:</w:t>
      </w:r>
    </w:p>
    <w:p w14:paraId="301F33E1" w14:textId="77777777" w:rsidR="00266966" w:rsidRDefault="00755FC3" w:rsidP="00624B79">
      <w:pPr>
        <w:pStyle w:val="Tekstpodstawowy"/>
        <w:numPr>
          <w:ilvl w:val="1"/>
          <w:numId w:val="13"/>
        </w:numPr>
      </w:pPr>
      <w:r>
        <w:t>ogólny schemat architektury</w:t>
      </w:r>
      <w:r w:rsidR="00266966">
        <w:t>,</w:t>
      </w:r>
    </w:p>
    <w:p w14:paraId="301F33E2" w14:textId="77777777" w:rsidR="00266966" w:rsidRDefault="00360415" w:rsidP="00624B79">
      <w:pPr>
        <w:pStyle w:val="Tekstpodstawowy"/>
        <w:numPr>
          <w:ilvl w:val="1"/>
          <w:numId w:val="13"/>
        </w:numPr>
      </w:pPr>
      <w:r>
        <w:t>dokładny opis wybranej ścieżki systemu</w:t>
      </w:r>
      <w:r w:rsidR="00266966">
        <w:t>,</w:t>
      </w:r>
    </w:p>
    <w:p w14:paraId="301F33E3" w14:textId="77777777" w:rsidR="00D9655C" w:rsidRDefault="00360415" w:rsidP="00624B79">
      <w:pPr>
        <w:pStyle w:val="Tekstpodstawowy"/>
        <w:numPr>
          <w:ilvl w:val="1"/>
          <w:numId w:val="13"/>
        </w:numPr>
      </w:pPr>
      <w:r>
        <w:t>opisy modułów</w:t>
      </w:r>
      <w:r w:rsidR="00D9655C">
        <w:t>,</w:t>
      </w:r>
    </w:p>
    <w:p w14:paraId="301F33E4" w14:textId="45B1838B" w:rsidR="00084790" w:rsidRPr="00624B79" w:rsidRDefault="006A7129" w:rsidP="00084790">
      <w:pPr>
        <w:pStyle w:val="Tekstpodstawowy"/>
      </w:pPr>
      <w:r>
        <w:t xml:space="preserve">Realizuje on wymagania Zamawiającego określone w Załączniku nr 1 do umowy </w:t>
      </w:r>
      <w:r w:rsidR="00AB24BC">
        <w:t xml:space="preserve">wymienionej na pozycji 1 w rozdziale </w:t>
      </w:r>
      <w:r w:rsidR="00AB24BC">
        <w:fldChar w:fldCharType="begin"/>
      </w:r>
      <w:r w:rsidR="00AB24BC">
        <w:instrText xml:space="preserve"> REF _Ref216775504 \r \h </w:instrText>
      </w:r>
      <w:r w:rsidR="00AB24BC">
        <w:fldChar w:fldCharType="separate"/>
      </w:r>
      <w:r w:rsidR="00A56357">
        <w:t>1.4</w:t>
      </w:r>
      <w:r w:rsidR="00AB24BC">
        <w:fldChar w:fldCharType="end"/>
      </w:r>
      <w:r>
        <w:t xml:space="preserve">, </w:t>
      </w:r>
      <w:r w:rsidR="00AB24BC">
        <w:t>(</w:t>
      </w:r>
      <w:r>
        <w:t>punkt 10</w:t>
      </w:r>
      <w:r w:rsidR="00AB24BC">
        <w:t xml:space="preserve"> załącznika</w:t>
      </w:r>
      <w:r>
        <w:t>, podpunkt „</w:t>
      </w:r>
      <w:r w:rsidRPr="006A7129">
        <w:rPr>
          <w:i/>
        </w:rPr>
        <w:t>Opis architektury systemu</w:t>
      </w:r>
      <w:r>
        <w:t>”</w:t>
      </w:r>
      <w:r w:rsidR="00AB24BC">
        <w:t>)</w:t>
      </w:r>
      <w:r>
        <w:t xml:space="preserve"> w zakresie podsystemu Centralnej Informacji </w:t>
      </w:r>
    </w:p>
    <w:p w14:paraId="301F33E5" w14:textId="77777777" w:rsidR="00103C66" w:rsidRDefault="00103C66" w:rsidP="00996EF3">
      <w:pPr>
        <w:pStyle w:val="Nagwek2"/>
      </w:pPr>
      <w:bookmarkStart w:id="4" w:name="_Toc436021560"/>
      <w:bookmarkStart w:id="5" w:name="_Toc30776345"/>
      <w:r>
        <w:t>Adresat dokumentu</w:t>
      </w:r>
      <w:bookmarkEnd w:id="4"/>
      <w:bookmarkEnd w:id="5"/>
    </w:p>
    <w:p w14:paraId="301F33E6" w14:textId="77777777" w:rsidR="00A53EFF" w:rsidRDefault="00A53EFF" w:rsidP="00A53EFF">
      <w:pPr>
        <w:pStyle w:val="Tekstpodstawowy"/>
      </w:pPr>
      <w:r>
        <w:t>Głównymi adresatami tego dokumentu są następujące osoby uczestniczące w projekcie</w:t>
      </w:r>
      <w:r w:rsidR="003E40D4">
        <w:t xml:space="preserve"> ze strony Zamawiającego</w:t>
      </w:r>
      <w:r w:rsidR="00AB24BC">
        <w:t xml:space="preserve"> i Wykonawcy</w:t>
      </w:r>
      <w:r>
        <w:t>:</w:t>
      </w:r>
    </w:p>
    <w:p w14:paraId="301F33E7" w14:textId="77777777" w:rsidR="0029519F" w:rsidRDefault="00AB24BC" w:rsidP="00310312">
      <w:pPr>
        <w:pStyle w:val="Tekstpodstawowy"/>
        <w:numPr>
          <w:ilvl w:val="0"/>
          <w:numId w:val="14"/>
        </w:numPr>
      </w:pPr>
      <w:r>
        <w:t>Zamawiający</w:t>
      </w:r>
      <w:r w:rsidR="0029519F">
        <w:t>:</w:t>
      </w:r>
    </w:p>
    <w:p w14:paraId="301F33E8" w14:textId="77777777" w:rsidR="00AB24BC" w:rsidRDefault="0029519F" w:rsidP="00AB24BC">
      <w:pPr>
        <w:pStyle w:val="Tekstpodstawowy"/>
        <w:numPr>
          <w:ilvl w:val="1"/>
          <w:numId w:val="14"/>
        </w:numPr>
      </w:pPr>
      <w:r>
        <w:t xml:space="preserve">Zespół </w:t>
      </w:r>
      <w:r w:rsidR="00AB24BC">
        <w:t xml:space="preserve">Projektowy </w:t>
      </w:r>
    </w:p>
    <w:p w14:paraId="301F33E9" w14:textId="77777777" w:rsidR="0029519F" w:rsidRDefault="00AB24BC" w:rsidP="0029519F">
      <w:pPr>
        <w:pStyle w:val="Tekstpodstawowy"/>
        <w:numPr>
          <w:ilvl w:val="0"/>
          <w:numId w:val="14"/>
        </w:numPr>
      </w:pPr>
      <w:r>
        <w:t>Wykonawca</w:t>
      </w:r>
      <w:r w:rsidR="0029519F">
        <w:t>:</w:t>
      </w:r>
    </w:p>
    <w:p w14:paraId="301F33EA" w14:textId="77777777" w:rsidR="0029519F" w:rsidRDefault="0029519F" w:rsidP="0029519F">
      <w:pPr>
        <w:pStyle w:val="Tekstpodstawowy"/>
        <w:numPr>
          <w:ilvl w:val="1"/>
          <w:numId w:val="14"/>
        </w:numPr>
      </w:pPr>
      <w:r>
        <w:t xml:space="preserve">Zespół </w:t>
      </w:r>
      <w:r w:rsidR="00AB24BC">
        <w:t>Realizacji Systemu,</w:t>
      </w:r>
    </w:p>
    <w:p w14:paraId="301F33EB" w14:textId="77777777" w:rsidR="003775D9" w:rsidRDefault="003775D9" w:rsidP="00996EF3">
      <w:pPr>
        <w:pStyle w:val="Nagwek2"/>
      </w:pPr>
      <w:bookmarkStart w:id="6" w:name="_Toc30776346"/>
      <w:bookmarkStart w:id="7" w:name="_Toc436021561"/>
      <w:r>
        <w:t>Definicje, akronimy i skróty</w:t>
      </w:r>
      <w:bookmarkEnd w:id="6"/>
    </w:p>
    <w:tbl>
      <w:tblPr>
        <w:tblW w:w="7938" w:type="dxa"/>
        <w:tblBorders>
          <w:top w:val="single" w:sz="12" w:space="0" w:color="auto"/>
          <w:bottom w:val="single" w:sz="12" w:space="0" w:color="auto"/>
          <w:insideH w:val="single" w:sz="2" w:space="0" w:color="auto"/>
          <w:insideV w:val="single" w:sz="2" w:space="0" w:color="auto"/>
        </w:tblBorders>
        <w:tblLayout w:type="fixed"/>
        <w:tblCellMar>
          <w:top w:w="57" w:type="dxa"/>
          <w:left w:w="57" w:type="dxa"/>
          <w:bottom w:w="113" w:type="dxa"/>
          <w:right w:w="57" w:type="dxa"/>
        </w:tblCellMar>
        <w:tblLook w:val="0000" w:firstRow="0" w:lastRow="0" w:firstColumn="0" w:lastColumn="0" w:noHBand="0" w:noVBand="0"/>
      </w:tblPr>
      <w:tblGrid>
        <w:gridCol w:w="1771"/>
        <w:gridCol w:w="6167"/>
      </w:tblGrid>
      <w:tr w:rsidR="00966AF2" w:rsidRPr="009E11C6" w14:paraId="301F33EE" w14:textId="77777777" w:rsidTr="009A214C">
        <w:trPr>
          <w:cantSplit/>
        </w:trPr>
        <w:tc>
          <w:tcPr>
            <w:tcW w:w="1771" w:type="dxa"/>
            <w:shd w:val="pct10" w:color="auto" w:fill="FFFFFF"/>
            <w:tcMar>
              <w:top w:w="28" w:type="dxa"/>
              <w:bottom w:w="57" w:type="dxa"/>
            </w:tcMar>
          </w:tcPr>
          <w:p w14:paraId="301F33EC" w14:textId="77777777" w:rsidR="00966AF2" w:rsidRPr="00A8129A" w:rsidRDefault="00966AF2" w:rsidP="00A8129A">
            <w:pPr>
              <w:pStyle w:val="Tabelanagwek"/>
            </w:pPr>
            <w:r w:rsidRPr="00A8129A">
              <w:t>Termin</w:t>
            </w:r>
          </w:p>
        </w:tc>
        <w:tc>
          <w:tcPr>
            <w:tcW w:w="6167" w:type="dxa"/>
            <w:shd w:val="pct10" w:color="auto" w:fill="FFFFFF"/>
            <w:tcMar>
              <w:top w:w="28" w:type="dxa"/>
              <w:bottom w:w="57" w:type="dxa"/>
            </w:tcMar>
          </w:tcPr>
          <w:p w14:paraId="301F33ED" w14:textId="77777777" w:rsidR="00966AF2" w:rsidRDefault="00966AF2" w:rsidP="00A8129A">
            <w:pPr>
              <w:pStyle w:val="Tabelanagwek"/>
            </w:pPr>
            <w:r>
              <w:t>Opis</w:t>
            </w:r>
          </w:p>
        </w:tc>
      </w:tr>
      <w:tr w:rsidR="006D4739" w:rsidRPr="009E11C6" w14:paraId="301F33F1" w14:textId="77777777" w:rsidTr="009A214C">
        <w:trPr>
          <w:cantSplit/>
        </w:trPr>
        <w:tc>
          <w:tcPr>
            <w:tcW w:w="1771" w:type="dxa"/>
            <w:tcMar>
              <w:top w:w="28" w:type="dxa"/>
              <w:bottom w:w="57" w:type="dxa"/>
            </w:tcMar>
          </w:tcPr>
          <w:p w14:paraId="301F33EF" w14:textId="77777777" w:rsidR="006D4739" w:rsidRDefault="007C3E1A" w:rsidP="00E1787D">
            <w:pPr>
              <w:pStyle w:val="Tabelatre"/>
            </w:pPr>
            <w:r>
              <w:t>JBoss EAP</w:t>
            </w:r>
          </w:p>
        </w:tc>
        <w:tc>
          <w:tcPr>
            <w:tcW w:w="6167" w:type="dxa"/>
            <w:tcMar>
              <w:top w:w="28" w:type="dxa"/>
              <w:bottom w:w="57" w:type="dxa"/>
            </w:tcMar>
          </w:tcPr>
          <w:p w14:paraId="301F33F0" w14:textId="77777777" w:rsidR="006D4739" w:rsidRDefault="007C3E1A" w:rsidP="00E1787D">
            <w:pPr>
              <w:pStyle w:val="Tabelatre"/>
            </w:pPr>
            <w:r>
              <w:t>Serwer aplikacyjny Java wykorzystywany dla aplikacji KRS Core (Silnik Wpisów, Centralna Informacja, MSiG) w POPD</w:t>
            </w:r>
          </w:p>
        </w:tc>
      </w:tr>
      <w:tr w:rsidR="007C3E1A" w:rsidRPr="009E11C6" w14:paraId="301F33F4" w14:textId="77777777" w:rsidTr="009A214C">
        <w:trPr>
          <w:cantSplit/>
        </w:trPr>
        <w:tc>
          <w:tcPr>
            <w:tcW w:w="1771" w:type="dxa"/>
            <w:tcMar>
              <w:top w:w="28" w:type="dxa"/>
              <w:bottom w:w="57" w:type="dxa"/>
            </w:tcMar>
          </w:tcPr>
          <w:p w14:paraId="301F33F2" w14:textId="77777777" w:rsidR="007C3E1A" w:rsidRDefault="007C3E1A" w:rsidP="00E1787D">
            <w:pPr>
              <w:pStyle w:val="Tabelatre"/>
            </w:pPr>
            <w:r>
              <w:lastRenderedPageBreak/>
              <w:t>KRSCI</w:t>
            </w:r>
          </w:p>
        </w:tc>
        <w:tc>
          <w:tcPr>
            <w:tcW w:w="6167" w:type="dxa"/>
            <w:tcMar>
              <w:top w:w="28" w:type="dxa"/>
              <w:bottom w:w="57" w:type="dxa"/>
            </w:tcMar>
          </w:tcPr>
          <w:p w14:paraId="301F33F3" w14:textId="77777777" w:rsidR="007C3E1A" w:rsidRDefault="007C3E1A" w:rsidP="00E1787D">
            <w:pPr>
              <w:pStyle w:val="Tabelatre"/>
            </w:pPr>
            <w:r>
              <w:t>System Informatyczny Centralnej Informacji Krajowego Rejestru Sądowego – całość systemu komputerowego, w którego skład wchodzi zarówno część centralna bazy danych i oprogramowania Java na JBoss EAP (KRSCI CBD) jak i aplikacyjna część front-end (KRSCI WEB).</w:t>
            </w:r>
          </w:p>
        </w:tc>
      </w:tr>
      <w:tr w:rsidR="006D4739" w:rsidRPr="009E11C6" w14:paraId="301F33F7" w14:textId="77777777" w:rsidTr="009A214C">
        <w:trPr>
          <w:cantSplit/>
        </w:trPr>
        <w:tc>
          <w:tcPr>
            <w:tcW w:w="1771" w:type="dxa"/>
            <w:tcMar>
              <w:top w:w="28" w:type="dxa"/>
              <w:bottom w:w="57" w:type="dxa"/>
            </w:tcMar>
          </w:tcPr>
          <w:p w14:paraId="301F33F5" w14:textId="308E0BAB" w:rsidR="006D4739" w:rsidRDefault="006D4739" w:rsidP="00E1787D">
            <w:pPr>
              <w:pStyle w:val="Tabelatre"/>
              <w:rPr>
                <w:iCs/>
              </w:rPr>
            </w:pPr>
          </w:p>
        </w:tc>
        <w:tc>
          <w:tcPr>
            <w:tcW w:w="6167" w:type="dxa"/>
            <w:tcMar>
              <w:top w:w="28" w:type="dxa"/>
              <w:bottom w:w="57" w:type="dxa"/>
            </w:tcMar>
          </w:tcPr>
          <w:p w14:paraId="301F33F6" w14:textId="3894E104" w:rsidR="00CB01A1" w:rsidRDefault="001D43B9" w:rsidP="00E1787D">
            <w:pPr>
              <w:pStyle w:val="Tabelatre"/>
            </w:pPr>
            <w:r>
              <w:t>Baza danych KRS</w:t>
            </w:r>
            <w:r w:rsidR="007C3E1A">
              <w:t xml:space="preserve"> znajdująca się na serwerze </w:t>
            </w:r>
            <w:r w:rsidR="006E5FDC">
              <w:rPr>
                <w:highlight w:val="black"/>
              </w:rPr>
              <w:t>xxx xxx</w:t>
            </w:r>
            <w:r w:rsidR="007C3E1A">
              <w:t xml:space="preserve"> i aplikacja Java Silnik Wpisów uruchomiona na JBoss EAP</w:t>
            </w:r>
            <w:r>
              <w:t xml:space="preserve"> </w:t>
            </w:r>
            <w:r w:rsidR="007C3E1A">
              <w:t>w POPD</w:t>
            </w:r>
          </w:p>
        </w:tc>
      </w:tr>
      <w:tr w:rsidR="00CB01A1" w:rsidRPr="009E11C6" w14:paraId="301F33FA" w14:textId="77777777" w:rsidTr="009A214C">
        <w:trPr>
          <w:cantSplit/>
        </w:trPr>
        <w:tc>
          <w:tcPr>
            <w:tcW w:w="1771" w:type="dxa"/>
            <w:tcMar>
              <w:top w:w="28" w:type="dxa"/>
              <w:bottom w:w="57" w:type="dxa"/>
            </w:tcMar>
          </w:tcPr>
          <w:p w14:paraId="301F33F8" w14:textId="3DAE9C1A" w:rsidR="00CB01A1" w:rsidRDefault="00CB01A1" w:rsidP="00171ADA">
            <w:pPr>
              <w:pStyle w:val="Tabelatre"/>
              <w:rPr>
                <w:iCs/>
              </w:rPr>
            </w:pPr>
          </w:p>
        </w:tc>
        <w:tc>
          <w:tcPr>
            <w:tcW w:w="6167" w:type="dxa"/>
            <w:tcMar>
              <w:top w:w="28" w:type="dxa"/>
              <w:bottom w:w="57" w:type="dxa"/>
            </w:tcMar>
          </w:tcPr>
          <w:p w14:paraId="301F33F9" w14:textId="77777777" w:rsidR="00CB01A1" w:rsidRDefault="006B38B2" w:rsidP="00171ADA">
            <w:pPr>
              <w:pStyle w:val="Tabelatre"/>
            </w:pPr>
            <w:r>
              <w:t>Baza danych Centralnej Informacji</w:t>
            </w:r>
            <w:r w:rsidR="00CB01A1">
              <w:t xml:space="preserve"> </w:t>
            </w:r>
            <w:r>
              <w:t>znajdująca się na serwerze DB2 LUW</w:t>
            </w:r>
            <w:r w:rsidR="007C3E1A">
              <w:t xml:space="preserve"> i aplikacja Java Centralna Informacja uruchomiona na JBoss EAP w POPD</w:t>
            </w:r>
          </w:p>
        </w:tc>
      </w:tr>
      <w:tr w:rsidR="006D4739" w:rsidRPr="009E11C6" w14:paraId="301F33FD" w14:textId="77777777" w:rsidTr="009A214C">
        <w:trPr>
          <w:cantSplit/>
        </w:trPr>
        <w:tc>
          <w:tcPr>
            <w:tcW w:w="1771" w:type="dxa"/>
            <w:tcMar>
              <w:top w:w="28" w:type="dxa"/>
              <w:bottom w:w="57" w:type="dxa"/>
            </w:tcMar>
          </w:tcPr>
          <w:p w14:paraId="301F33FB" w14:textId="77777777" w:rsidR="006D4739" w:rsidRDefault="001D43B9" w:rsidP="00E1787D">
            <w:pPr>
              <w:pStyle w:val="Tabelatre"/>
              <w:rPr>
                <w:iCs/>
              </w:rPr>
            </w:pPr>
            <w:r>
              <w:rPr>
                <w:iCs/>
              </w:rPr>
              <w:t>KRSCI WEB</w:t>
            </w:r>
          </w:p>
        </w:tc>
        <w:tc>
          <w:tcPr>
            <w:tcW w:w="6167" w:type="dxa"/>
            <w:tcMar>
              <w:top w:w="28" w:type="dxa"/>
              <w:bottom w:w="57" w:type="dxa"/>
            </w:tcMar>
          </w:tcPr>
          <w:p w14:paraId="301F33FC" w14:textId="77777777" w:rsidR="006D4739" w:rsidRDefault="001D43B9" w:rsidP="00E1787D">
            <w:pPr>
              <w:pStyle w:val="Tabelatre"/>
              <w:rPr>
                <w:iCs/>
              </w:rPr>
            </w:pPr>
            <w:r>
              <w:rPr>
                <w:iCs/>
              </w:rPr>
              <w:t>Aplikacja</w:t>
            </w:r>
            <w:r w:rsidR="007C3E1A">
              <w:rPr>
                <w:iCs/>
              </w:rPr>
              <w:t xml:space="preserve"> Frontend</w:t>
            </w:r>
            <w:r>
              <w:rPr>
                <w:iCs/>
              </w:rPr>
              <w:t xml:space="preserve"> Centralnej Informacji uruchomiona na serwerze SCI w </w:t>
            </w:r>
            <w:r w:rsidR="004958AF">
              <w:rPr>
                <w:iCs/>
              </w:rPr>
              <w:t>POPD</w:t>
            </w:r>
            <w:r>
              <w:rPr>
                <w:iCs/>
              </w:rPr>
              <w:t>.</w:t>
            </w:r>
          </w:p>
        </w:tc>
      </w:tr>
      <w:tr w:rsidR="006D4739" w:rsidRPr="009E11C6" w14:paraId="301F3400" w14:textId="77777777" w:rsidTr="009A214C">
        <w:trPr>
          <w:cantSplit/>
        </w:trPr>
        <w:tc>
          <w:tcPr>
            <w:tcW w:w="1771" w:type="dxa"/>
            <w:tcMar>
              <w:top w:w="28" w:type="dxa"/>
              <w:bottom w:w="57" w:type="dxa"/>
            </w:tcMar>
          </w:tcPr>
          <w:p w14:paraId="301F33FE" w14:textId="77777777" w:rsidR="006D4739" w:rsidRDefault="0078741B" w:rsidP="00E1787D">
            <w:pPr>
              <w:pStyle w:val="Tabelatre"/>
            </w:pPr>
            <w:r>
              <w:t>PO</w:t>
            </w:r>
            <w:r w:rsidR="006D4739">
              <w:t>PD</w:t>
            </w:r>
          </w:p>
        </w:tc>
        <w:tc>
          <w:tcPr>
            <w:tcW w:w="6167" w:type="dxa"/>
            <w:tcMar>
              <w:top w:w="28" w:type="dxa"/>
              <w:bottom w:w="57" w:type="dxa"/>
            </w:tcMar>
          </w:tcPr>
          <w:p w14:paraId="301F33FF" w14:textId="77777777" w:rsidR="006D4739" w:rsidRDefault="0078741B" w:rsidP="00E1787D">
            <w:pPr>
              <w:pStyle w:val="Tabelatre"/>
            </w:pPr>
            <w:r>
              <w:t>Podstawowy</w:t>
            </w:r>
            <w:r w:rsidR="006D4739">
              <w:t xml:space="preserve"> Ośrodek Przetwarzania Danych Ministerstwa Sprawiedliwości</w:t>
            </w:r>
          </w:p>
        </w:tc>
      </w:tr>
      <w:tr w:rsidR="006D6FA7" w:rsidRPr="009E11C6" w14:paraId="301F3403" w14:textId="77777777" w:rsidTr="009A214C">
        <w:trPr>
          <w:cantSplit/>
        </w:trPr>
        <w:tc>
          <w:tcPr>
            <w:tcW w:w="1771" w:type="dxa"/>
            <w:tcMar>
              <w:top w:w="28" w:type="dxa"/>
              <w:bottom w:w="57" w:type="dxa"/>
            </w:tcMar>
          </w:tcPr>
          <w:p w14:paraId="301F3401" w14:textId="77777777" w:rsidR="006D6FA7" w:rsidRDefault="006D6FA7" w:rsidP="00E1787D">
            <w:pPr>
              <w:pStyle w:val="Tabelatre"/>
            </w:pPr>
            <w:r>
              <w:t>REST API</w:t>
            </w:r>
          </w:p>
        </w:tc>
        <w:tc>
          <w:tcPr>
            <w:tcW w:w="6167" w:type="dxa"/>
            <w:tcMar>
              <w:top w:w="28" w:type="dxa"/>
              <w:bottom w:w="57" w:type="dxa"/>
            </w:tcMar>
          </w:tcPr>
          <w:p w14:paraId="301F3402" w14:textId="77777777" w:rsidR="006D6FA7" w:rsidRDefault="006D6FA7" w:rsidP="00E1787D">
            <w:pPr>
              <w:pStyle w:val="Tabelatre"/>
            </w:pPr>
            <w:r w:rsidRPr="006D6FA7">
              <w:t>Representational state transfer, REST – styl architektury oprogramowania wywiedziony z doświadczeń przy pisaniu specyfikacji protokołu HTTP dla systemów rozproszonych.</w:t>
            </w:r>
          </w:p>
        </w:tc>
      </w:tr>
      <w:tr w:rsidR="006D4739" w:rsidRPr="009E11C6" w14:paraId="301F3406" w14:textId="77777777" w:rsidTr="009A214C">
        <w:trPr>
          <w:cantSplit/>
        </w:trPr>
        <w:tc>
          <w:tcPr>
            <w:tcW w:w="1771" w:type="dxa"/>
            <w:tcMar>
              <w:top w:w="28" w:type="dxa"/>
              <w:bottom w:w="57" w:type="dxa"/>
            </w:tcMar>
          </w:tcPr>
          <w:p w14:paraId="301F3404" w14:textId="77777777" w:rsidR="006D4739" w:rsidRDefault="006D4739" w:rsidP="00E1787D">
            <w:pPr>
              <w:pStyle w:val="Tabelatre"/>
            </w:pPr>
            <w:r>
              <w:t>CBD</w:t>
            </w:r>
          </w:p>
        </w:tc>
        <w:tc>
          <w:tcPr>
            <w:tcW w:w="6167" w:type="dxa"/>
            <w:tcMar>
              <w:top w:w="28" w:type="dxa"/>
              <w:bottom w:w="57" w:type="dxa"/>
            </w:tcMar>
          </w:tcPr>
          <w:p w14:paraId="301F3405" w14:textId="0A8A0EC3" w:rsidR="006D4739" w:rsidRDefault="006D4739" w:rsidP="00E1787D">
            <w:pPr>
              <w:pStyle w:val="Tabelatre"/>
            </w:pPr>
            <w:r>
              <w:t xml:space="preserve">Centralna Baza Danych </w:t>
            </w:r>
            <w:r w:rsidR="001D43B9">
              <w:t xml:space="preserve">KRS </w:t>
            </w:r>
            <w:r>
              <w:t xml:space="preserve">umiejscowiona </w:t>
            </w:r>
            <w:r w:rsidR="006B38B2">
              <w:t xml:space="preserve">na serwerze </w:t>
            </w:r>
            <w:r w:rsidR="006E5FDC">
              <w:rPr>
                <w:highlight w:val="black"/>
              </w:rPr>
              <w:t>xxx xxx</w:t>
            </w:r>
          </w:p>
        </w:tc>
      </w:tr>
      <w:tr w:rsidR="006D4739" w:rsidRPr="009E11C6" w14:paraId="301F3409" w14:textId="77777777" w:rsidTr="009A214C">
        <w:trPr>
          <w:cantSplit/>
        </w:trPr>
        <w:tc>
          <w:tcPr>
            <w:tcW w:w="1771" w:type="dxa"/>
            <w:tcMar>
              <w:top w:w="28" w:type="dxa"/>
              <w:bottom w:w="57" w:type="dxa"/>
            </w:tcMar>
          </w:tcPr>
          <w:p w14:paraId="301F3407" w14:textId="77777777" w:rsidR="006D4739" w:rsidRDefault="006D4739" w:rsidP="00E1787D">
            <w:pPr>
              <w:pStyle w:val="Tabelatre"/>
            </w:pPr>
            <w:r>
              <w:t>MS</w:t>
            </w:r>
          </w:p>
        </w:tc>
        <w:tc>
          <w:tcPr>
            <w:tcW w:w="6167" w:type="dxa"/>
            <w:tcMar>
              <w:top w:w="28" w:type="dxa"/>
              <w:bottom w:w="57" w:type="dxa"/>
            </w:tcMar>
          </w:tcPr>
          <w:p w14:paraId="301F3408" w14:textId="77777777" w:rsidR="006D4739" w:rsidRDefault="006D4739" w:rsidP="00E1787D">
            <w:pPr>
              <w:pStyle w:val="Tabelatre"/>
            </w:pPr>
            <w:r>
              <w:t>Ministerstwo Sprawiedliwości RP</w:t>
            </w:r>
          </w:p>
        </w:tc>
      </w:tr>
      <w:tr w:rsidR="008B37DB" w:rsidRPr="009E11C6" w14:paraId="301F340C" w14:textId="77777777" w:rsidTr="009A214C">
        <w:trPr>
          <w:cantSplit/>
        </w:trPr>
        <w:tc>
          <w:tcPr>
            <w:tcW w:w="1771" w:type="dxa"/>
            <w:tcMar>
              <w:top w:w="28" w:type="dxa"/>
              <w:bottom w:w="57" w:type="dxa"/>
            </w:tcMar>
          </w:tcPr>
          <w:p w14:paraId="301F340A" w14:textId="77777777" w:rsidR="008B37DB" w:rsidRDefault="008B37DB" w:rsidP="00E66736">
            <w:pPr>
              <w:pStyle w:val="Tabelatre"/>
              <w:rPr>
                <w:iCs/>
              </w:rPr>
            </w:pPr>
            <w:r>
              <w:rPr>
                <w:iCs/>
              </w:rPr>
              <w:t>CI</w:t>
            </w:r>
          </w:p>
        </w:tc>
        <w:tc>
          <w:tcPr>
            <w:tcW w:w="6167" w:type="dxa"/>
            <w:tcMar>
              <w:top w:w="28" w:type="dxa"/>
              <w:bottom w:w="57" w:type="dxa"/>
            </w:tcMar>
          </w:tcPr>
          <w:p w14:paraId="301F340B" w14:textId="77777777" w:rsidR="00CB01A1" w:rsidRDefault="008B37DB" w:rsidP="00E66736">
            <w:pPr>
              <w:pStyle w:val="Tabelatre"/>
              <w:rPr>
                <w:iCs/>
              </w:rPr>
            </w:pPr>
            <w:r>
              <w:rPr>
                <w:iCs/>
              </w:rPr>
              <w:t>Podsystem Centralnej Informacji</w:t>
            </w:r>
          </w:p>
        </w:tc>
      </w:tr>
    </w:tbl>
    <w:p w14:paraId="301F340D" w14:textId="77777777" w:rsidR="00966AF2" w:rsidRPr="00966AF2" w:rsidRDefault="00966AF2" w:rsidP="001E378F">
      <w:pPr>
        <w:pStyle w:val="Tekstpodstawowy"/>
      </w:pPr>
    </w:p>
    <w:p w14:paraId="301F340E" w14:textId="77777777" w:rsidR="00103C66" w:rsidRDefault="00103C66" w:rsidP="00996EF3">
      <w:pPr>
        <w:pStyle w:val="Nagwek2"/>
      </w:pPr>
      <w:bookmarkStart w:id="8" w:name="_Ref216775504"/>
      <w:bookmarkStart w:id="9" w:name="_Toc30776347"/>
      <w:r>
        <w:t>Dokumenty poprzedzające i powołane</w:t>
      </w:r>
      <w:bookmarkEnd w:id="7"/>
      <w:bookmarkEnd w:id="8"/>
      <w:bookmarkEnd w:id="9"/>
    </w:p>
    <w:tbl>
      <w:tblPr>
        <w:tblW w:w="8008" w:type="dxa"/>
        <w:tblBorders>
          <w:top w:val="single" w:sz="12" w:space="0" w:color="auto"/>
          <w:bottom w:val="single" w:sz="12" w:space="0" w:color="auto"/>
          <w:insideH w:val="single" w:sz="2" w:space="0" w:color="auto"/>
          <w:insideV w:val="single" w:sz="2" w:space="0" w:color="auto"/>
        </w:tblBorders>
        <w:tblLayout w:type="fixed"/>
        <w:tblCellMar>
          <w:top w:w="57" w:type="dxa"/>
          <w:left w:w="57" w:type="dxa"/>
          <w:bottom w:w="113" w:type="dxa"/>
          <w:right w:w="57" w:type="dxa"/>
        </w:tblCellMar>
        <w:tblLook w:val="0000" w:firstRow="0" w:lastRow="0" w:firstColumn="0" w:lastColumn="0" w:noHBand="0" w:noVBand="0"/>
      </w:tblPr>
      <w:tblGrid>
        <w:gridCol w:w="5444"/>
        <w:gridCol w:w="1134"/>
        <w:gridCol w:w="1430"/>
      </w:tblGrid>
      <w:tr w:rsidR="00103C66" w14:paraId="301F3412" w14:textId="77777777" w:rsidTr="00536E3B">
        <w:tc>
          <w:tcPr>
            <w:tcW w:w="5444" w:type="dxa"/>
            <w:shd w:val="pct10" w:color="auto" w:fill="FFFFFF"/>
            <w:tcMar>
              <w:top w:w="28" w:type="dxa"/>
              <w:bottom w:w="57" w:type="dxa"/>
            </w:tcMar>
          </w:tcPr>
          <w:p w14:paraId="301F340F" w14:textId="77777777" w:rsidR="00103C66" w:rsidRDefault="00103C66" w:rsidP="00A8129A">
            <w:pPr>
              <w:pStyle w:val="Tabelanagwek"/>
            </w:pPr>
            <w:r>
              <w:t>Tytuł/Autor/Wydawca</w:t>
            </w:r>
          </w:p>
        </w:tc>
        <w:tc>
          <w:tcPr>
            <w:tcW w:w="1134" w:type="dxa"/>
            <w:shd w:val="pct10" w:color="auto" w:fill="FFFFFF"/>
            <w:tcMar>
              <w:top w:w="28" w:type="dxa"/>
              <w:bottom w:w="57" w:type="dxa"/>
            </w:tcMar>
          </w:tcPr>
          <w:p w14:paraId="301F3410" w14:textId="77777777" w:rsidR="00103C66" w:rsidRDefault="00103C66" w:rsidP="00A8129A">
            <w:pPr>
              <w:pStyle w:val="Tabelanagwek"/>
            </w:pPr>
            <w:r>
              <w:t>Wersja</w:t>
            </w:r>
          </w:p>
        </w:tc>
        <w:tc>
          <w:tcPr>
            <w:tcW w:w="1430" w:type="dxa"/>
            <w:shd w:val="pct10" w:color="auto" w:fill="FFFFFF"/>
            <w:tcMar>
              <w:top w:w="28" w:type="dxa"/>
              <w:bottom w:w="57" w:type="dxa"/>
            </w:tcMar>
          </w:tcPr>
          <w:p w14:paraId="301F3411" w14:textId="77777777" w:rsidR="00103C66" w:rsidRDefault="00103C66" w:rsidP="00A8129A">
            <w:pPr>
              <w:pStyle w:val="Tabelanagwek"/>
            </w:pPr>
            <w:r>
              <w:t>Data</w:t>
            </w:r>
          </w:p>
        </w:tc>
      </w:tr>
      <w:tr w:rsidR="006D4739" w14:paraId="301F3416" w14:textId="77777777" w:rsidTr="00536E3B">
        <w:tc>
          <w:tcPr>
            <w:tcW w:w="5444" w:type="dxa"/>
            <w:tcMar>
              <w:top w:w="28" w:type="dxa"/>
              <w:bottom w:w="57" w:type="dxa"/>
            </w:tcMar>
          </w:tcPr>
          <w:p w14:paraId="301F3413" w14:textId="77777777" w:rsidR="006D4739" w:rsidRDefault="006D4739" w:rsidP="006A7129">
            <w:pPr>
              <w:pStyle w:val="Tabelatre"/>
              <w:numPr>
                <w:ilvl w:val="0"/>
                <w:numId w:val="49"/>
              </w:numPr>
              <w:rPr>
                <w:b/>
              </w:rPr>
            </w:pPr>
            <w:r>
              <w:rPr>
                <w:b/>
              </w:rPr>
              <w:sym w:font="Wingdings" w:char="F026"/>
            </w:r>
            <w:r>
              <w:t xml:space="preserve"> „Umowa z Ministerstwem Sprawiedliwości na „Rozszerzenie i modyfikacj</w:t>
            </w:r>
            <w:r w:rsidR="00994F3D">
              <w:t>ę</w:t>
            </w:r>
            <w:r>
              <w:t xml:space="preserve"> Systemu Informatycznego </w:t>
            </w:r>
            <w:r w:rsidR="00A51F8D">
              <w:t xml:space="preserve">Krajowego </w:t>
            </w:r>
            <w:r>
              <w:t xml:space="preserve">Rejestru </w:t>
            </w:r>
            <w:r w:rsidR="00A51F8D">
              <w:t>Sądowego</w:t>
            </w:r>
            <w:r>
              <w:t>”.</w:t>
            </w:r>
          </w:p>
        </w:tc>
        <w:tc>
          <w:tcPr>
            <w:tcW w:w="1134" w:type="dxa"/>
            <w:tcMar>
              <w:top w:w="28" w:type="dxa"/>
              <w:bottom w:w="57" w:type="dxa"/>
            </w:tcMar>
          </w:tcPr>
          <w:p w14:paraId="301F3414" w14:textId="77777777" w:rsidR="006D4739" w:rsidRDefault="006D4739" w:rsidP="00E1787D">
            <w:pPr>
              <w:pStyle w:val="Tabelatre"/>
              <w:jc w:val="center"/>
            </w:pPr>
          </w:p>
        </w:tc>
        <w:tc>
          <w:tcPr>
            <w:tcW w:w="1430" w:type="dxa"/>
            <w:tcMar>
              <w:top w:w="28" w:type="dxa"/>
              <w:bottom w:w="57" w:type="dxa"/>
            </w:tcMar>
          </w:tcPr>
          <w:p w14:paraId="301F3415" w14:textId="77777777" w:rsidR="006D4739" w:rsidRDefault="003E40D4" w:rsidP="00E1787D">
            <w:pPr>
              <w:pStyle w:val="Tabelatre"/>
              <w:jc w:val="center"/>
            </w:pPr>
            <w:r>
              <w:t>21.05.</w:t>
            </w:r>
            <w:r w:rsidR="006D4739">
              <w:t>200</w:t>
            </w:r>
            <w:r>
              <w:t>8</w:t>
            </w:r>
          </w:p>
        </w:tc>
      </w:tr>
    </w:tbl>
    <w:p w14:paraId="301F3417" w14:textId="77777777" w:rsidR="00103C66" w:rsidRDefault="00103C66" w:rsidP="001E378F">
      <w:pPr>
        <w:pStyle w:val="Tekstpodstawowy"/>
      </w:pPr>
    </w:p>
    <w:p w14:paraId="301F3418" w14:textId="77777777" w:rsidR="00103C66" w:rsidRDefault="00103C66" w:rsidP="001E378F">
      <w:pPr>
        <w:pStyle w:val="Tekstpodstawowy"/>
        <w:sectPr w:rsidR="00103C66" w:rsidSect="008803C9">
          <w:headerReference w:type="even" r:id="rId14"/>
          <w:footerReference w:type="default" r:id="rId15"/>
          <w:pgSz w:w="11906" w:h="16838" w:code="9"/>
          <w:pgMar w:top="2268" w:right="1701" w:bottom="2835" w:left="1701" w:header="1134" w:footer="1701" w:gutter="567"/>
          <w:cols w:space="708"/>
        </w:sectPr>
      </w:pPr>
    </w:p>
    <w:p w14:paraId="301F3419" w14:textId="77777777" w:rsidR="00704A7A" w:rsidRDefault="00704A7A" w:rsidP="00704A7A">
      <w:pPr>
        <w:pStyle w:val="Nagwek1"/>
      </w:pPr>
      <w:bookmarkStart w:id="10" w:name="_Toc30776348"/>
      <w:r>
        <w:lastRenderedPageBreak/>
        <w:t>Ogólny schemat architektury KRSCI</w:t>
      </w:r>
      <w:bookmarkEnd w:id="10"/>
    </w:p>
    <w:p w14:paraId="301F341A" w14:textId="77777777" w:rsidR="00704A7A" w:rsidRDefault="00704A7A" w:rsidP="00704A7A">
      <w:pPr>
        <w:pStyle w:val="Nagwek2"/>
      </w:pPr>
      <w:bookmarkStart w:id="11" w:name="_Toc30776349"/>
      <w:r>
        <w:t>Schemat architektury KRSCI</w:t>
      </w:r>
      <w:bookmarkEnd w:id="11"/>
    </w:p>
    <w:p w14:paraId="301F341B" w14:textId="70CD87F6" w:rsidR="00C657AC" w:rsidRDefault="009A214C" w:rsidP="007D3F17">
      <w:pPr>
        <w:pStyle w:val="Legenda"/>
        <w:ind w:left="-851" w:firstLine="851"/>
      </w:pPr>
      <w:bookmarkStart w:id="12" w:name="_Toc109104713"/>
      <w:r>
        <w:rPr>
          <w:noProof/>
        </w:rPr>
        <w:drawing>
          <wp:inline distT="0" distB="0" distL="0" distR="0" wp14:anchorId="0183A765" wp14:editId="3C56678F">
            <wp:extent cx="4587857" cy="5419070"/>
            <wp:effectExtent l="0" t="0" r="381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3974" cy="5449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F341C" w14:textId="4B7021CD" w:rsidR="008F32F1" w:rsidRDefault="008F32F1" w:rsidP="008F32F1">
      <w:pPr>
        <w:pStyle w:val="Legenda"/>
        <w:rPr>
          <w:b w:val="0"/>
        </w:rPr>
      </w:pPr>
      <w:bookmarkStart w:id="13" w:name="_Toc30776360"/>
      <w:r>
        <w:t>Rysunek 2.</w:t>
      </w:r>
      <w:fldSimple w:instr=" SEQ Rysunek \* ARABIC \s 1 ">
        <w:r w:rsidR="00A56357">
          <w:rPr>
            <w:noProof/>
          </w:rPr>
          <w:t>1</w:t>
        </w:r>
      </w:fldSimple>
      <w:r>
        <w:t xml:space="preserve">: </w:t>
      </w:r>
      <w:bookmarkEnd w:id="12"/>
      <w:r>
        <w:rPr>
          <w:b w:val="0"/>
        </w:rPr>
        <w:t>Schemat architektury KRSCI</w:t>
      </w:r>
      <w:bookmarkEnd w:id="13"/>
    </w:p>
    <w:p w14:paraId="301F341D" w14:textId="77777777" w:rsidR="008F32F1" w:rsidRDefault="008F32F1" w:rsidP="008F32F1"/>
    <w:p w14:paraId="301F341E" w14:textId="77777777" w:rsidR="008F32F1" w:rsidRDefault="00112B8C" w:rsidP="008F32F1">
      <w:r>
        <w:t xml:space="preserve">KRSCI to system oparty o dwie struktury działające w obrębie </w:t>
      </w:r>
      <w:r w:rsidR="004958AF">
        <w:t>POPD</w:t>
      </w:r>
      <w:r>
        <w:t>, składający się z:</w:t>
      </w:r>
    </w:p>
    <w:p w14:paraId="301F341F" w14:textId="77777777" w:rsidR="00112B8C" w:rsidRDefault="00112B8C" w:rsidP="00E45E2B">
      <w:pPr>
        <w:numPr>
          <w:ilvl w:val="0"/>
          <w:numId w:val="40"/>
        </w:numPr>
      </w:pPr>
      <w:r w:rsidRPr="0033647E">
        <w:rPr>
          <w:b/>
        </w:rPr>
        <w:t>KRSCI CBD</w:t>
      </w:r>
      <w:r>
        <w:t xml:space="preserve">– część działająca na </w:t>
      </w:r>
      <w:r w:rsidR="007C3E1A">
        <w:t>serwerze aplikacyjnym JBoss EAP i baza danych</w:t>
      </w:r>
      <w:r>
        <w:t xml:space="preserve"> w skład której wchodzą:</w:t>
      </w:r>
    </w:p>
    <w:p w14:paraId="301F3420" w14:textId="38F3FF3B" w:rsidR="00112B8C" w:rsidRDefault="007C3E1A" w:rsidP="00112B8C">
      <w:pPr>
        <w:numPr>
          <w:ilvl w:val="0"/>
          <w:numId w:val="39"/>
        </w:numPr>
      </w:pPr>
      <w:r>
        <w:rPr>
          <w:b/>
        </w:rPr>
        <w:t xml:space="preserve">Centralna </w:t>
      </w:r>
      <w:r w:rsidR="00E06F27">
        <w:rPr>
          <w:b/>
        </w:rPr>
        <w:t>Informacja</w:t>
      </w:r>
      <w:r w:rsidR="00112B8C" w:rsidRPr="0033647E">
        <w:rPr>
          <w:b/>
        </w:rPr>
        <w:t xml:space="preserve"> </w:t>
      </w:r>
      <w:r>
        <w:t>–</w:t>
      </w:r>
      <w:r w:rsidR="00112B8C">
        <w:t xml:space="preserve"> </w:t>
      </w:r>
      <w:r>
        <w:t xml:space="preserve">aplikacja Java uruchomiona na serwerze JBoss EAP zawierające </w:t>
      </w:r>
      <w:r w:rsidR="00112B8C">
        <w:t>logikę aplikacji dotyczącą przetwarzania info</w:t>
      </w:r>
      <w:r w:rsidR="00F24D78">
        <w:t xml:space="preserve">rmacji zgromadzonej w CBD KRS (dokładny </w:t>
      </w:r>
      <w:r w:rsidR="00112B8C">
        <w:t xml:space="preserve">opis w rozdziale </w:t>
      </w:r>
      <w:r w:rsidR="001322A6">
        <w:fldChar w:fldCharType="begin"/>
      </w:r>
      <w:r w:rsidR="001322A6">
        <w:instrText xml:space="preserve"> REF _Ref216776468 \r \h </w:instrText>
      </w:r>
      <w:r w:rsidR="001322A6">
        <w:fldChar w:fldCharType="separate"/>
      </w:r>
      <w:r w:rsidR="00A56357">
        <w:t>3</w:t>
      </w:r>
      <w:r w:rsidR="001322A6">
        <w:fldChar w:fldCharType="end"/>
      </w:r>
      <w:r w:rsidR="001322A6">
        <w:t xml:space="preserve"> </w:t>
      </w:r>
      <w:r w:rsidR="00F24D78">
        <w:t>)</w:t>
      </w:r>
    </w:p>
    <w:p w14:paraId="301F3421" w14:textId="16EF11D7" w:rsidR="00E45E2B" w:rsidRDefault="00E45E2B" w:rsidP="00E45E2B">
      <w:pPr>
        <w:numPr>
          <w:ilvl w:val="0"/>
          <w:numId w:val="39"/>
        </w:numPr>
      </w:pPr>
      <w:r w:rsidRPr="0033647E">
        <w:rPr>
          <w:b/>
        </w:rPr>
        <w:t xml:space="preserve">Serwer bazy danych </w:t>
      </w:r>
      <w:r w:rsidR="006E5FDC">
        <w:rPr>
          <w:highlight w:val="black"/>
        </w:rPr>
        <w:t>xxx xxx</w:t>
      </w:r>
      <w:r>
        <w:t>– na której osadzona jest Centralna Baza Danych KRS i KRSCI. W CBD KRS i CBD KRSCI zapisywane są informacje dotyczące KRS jak i dane KRSCI takie jak słowniki (użytkowników, biznesowe), dane wniosków, treści wydawanych dokumentów.</w:t>
      </w:r>
    </w:p>
    <w:p w14:paraId="301F3422" w14:textId="77777777" w:rsidR="00E45E2B" w:rsidRDefault="00E45E2B" w:rsidP="00E45E2B"/>
    <w:p w14:paraId="301F3423" w14:textId="77777777" w:rsidR="00E45E2B" w:rsidRDefault="00E45E2B" w:rsidP="00E45E2B">
      <w:pPr>
        <w:numPr>
          <w:ilvl w:val="0"/>
          <w:numId w:val="40"/>
        </w:numPr>
      </w:pPr>
      <w:r w:rsidRPr="0033647E">
        <w:rPr>
          <w:b/>
        </w:rPr>
        <w:t>KRSCI WEB</w:t>
      </w:r>
      <w:r>
        <w:t xml:space="preserve">  – część działająca na komputerze PC w skład której wchodzą:</w:t>
      </w:r>
    </w:p>
    <w:p w14:paraId="301F3424" w14:textId="77777777" w:rsidR="00E45E2B" w:rsidRDefault="00E45E2B" w:rsidP="00E45E2B">
      <w:pPr>
        <w:numPr>
          <w:ilvl w:val="0"/>
          <w:numId w:val="39"/>
        </w:numPr>
      </w:pPr>
      <w:r w:rsidRPr="0033647E">
        <w:rPr>
          <w:b/>
        </w:rPr>
        <w:t>WebSphere Application Server</w:t>
      </w:r>
      <w:r w:rsidR="00FF3CB7">
        <w:t xml:space="preserve"> – w środowisku tym uruchomione są </w:t>
      </w:r>
      <w:r w:rsidR="00F24D78">
        <w:t>moduły interfejsu użytkownika i generowania dokumentów</w:t>
      </w:r>
      <w:r w:rsidR="00FF3CB7">
        <w:t xml:space="preserve"> (dokładny opis w rozdziale 4)</w:t>
      </w:r>
    </w:p>
    <w:p w14:paraId="301F3425" w14:textId="46DE0A0C" w:rsidR="00FF3CB7" w:rsidRDefault="00F87B6D" w:rsidP="00E45E2B">
      <w:pPr>
        <w:numPr>
          <w:ilvl w:val="0"/>
          <w:numId w:val="39"/>
        </w:numPr>
      </w:pPr>
      <w:r>
        <w:rPr>
          <w:b/>
        </w:rPr>
        <w:t>Moduł REST do komunikacji z Centralną Informacją</w:t>
      </w:r>
      <w:r w:rsidR="00FF3CB7" w:rsidRPr="00FF3CB7">
        <w:t xml:space="preserve"> – warstwa obsługująca komunikację z </w:t>
      </w:r>
      <w:r>
        <w:t xml:space="preserve">backendem aplikacji na JBoss EAP </w:t>
      </w:r>
      <w:r w:rsidR="00FF3CB7" w:rsidRPr="00FF3CB7">
        <w:t xml:space="preserve">(dokładny opis w rozdziale </w:t>
      </w:r>
      <w:r w:rsidR="001322A6">
        <w:fldChar w:fldCharType="begin"/>
      </w:r>
      <w:r w:rsidR="001322A6">
        <w:instrText xml:space="preserve"> REF _Ref216776543 \r \h </w:instrText>
      </w:r>
      <w:r w:rsidR="001322A6">
        <w:fldChar w:fldCharType="separate"/>
      </w:r>
      <w:r w:rsidR="00A56357">
        <w:t>4</w:t>
      </w:r>
      <w:r w:rsidR="001322A6">
        <w:fldChar w:fldCharType="end"/>
      </w:r>
      <w:r w:rsidR="00FF3CB7" w:rsidRPr="00FF3CB7">
        <w:t>)</w:t>
      </w:r>
    </w:p>
    <w:p w14:paraId="301F3426" w14:textId="4B31064B" w:rsidR="00CE0E0F" w:rsidRDefault="00CE0E0F" w:rsidP="00E45E2B">
      <w:pPr>
        <w:numPr>
          <w:ilvl w:val="0"/>
          <w:numId w:val="39"/>
        </w:numPr>
      </w:pPr>
      <w:r w:rsidRPr="00CE0E0F">
        <w:rPr>
          <w:b/>
        </w:rPr>
        <w:t xml:space="preserve">Administracyjna baza danych </w:t>
      </w:r>
      <w:r w:rsidR="006E5FDC">
        <w:rPr>
          <w:highlight w:val="black"/>
        </w:rPr>
        <w:t>xxx xxx</w:t>
      </w:r>
      <w:r>
        <w:t>, która obsługiwana przez moduł uprawnień dostarcza danych dot. uprawnień</w:t>
      </w:r>
    </w:p>
    <w:p w14:paraId="301F3427" w14:textId="77777777" w:rsidR="0033647E" w:rsidRDefault="0033647E" w:rsidP="0033647E">
      <w:pPr>
        <w:rPr>
          <w:b/>
        </w:rPr>
      </w:pPr>
    </w:p>
    <w:p w14:paraId="301F3428" w14:textId="77777777" w:rsidR="0033647E" w:rsidRPr="00FF3CB7" w:rsidRDefault="0033647E" w:rsidP="0033647E"/>
    <w:p w14:paraId="301F3429" w14:textId="77777777" w:rsidR="008F32F1" w:rsidRDefault="00A659A2" w:rsidP="00A659A2">
      <w:pPr>
        <w:pStyle w:val="Nagwek2"/>
        <w:rPr>
          <w:noProof/>
        </w:rPr>
      </w:pPr>
      <w:bookmarkStart w:id="14" w:name="_Toc30776350"/>
      <w:r>
        <w:rPr>
          <w:noProof/>
        </w:rPr>
        <w:t>Schemat działania KRSCI</w:t>
      </w:r>
      <w:bookmarkEnd w:id="14"/>
    </w:p>
    <w:p w14:paraId="301F342A" w14:textId="77777777" w:rsidR="00C34068" w:rsidRDefault="00C34068" w:rsidP="00A659A2">
      <w:r>
        <w:t>Poniższy rozdział w sposób szczegółowy prezentuj</w:t>
      </w:r>
      <w:r w:rsidR="007535CC">
        <w:t>e</w:t>
      </w:r>
      <w:r>
        <w:t xml:space="preserve"> najbardziej złożoną ścieżkę przetwarzania w KRSCI – wydanie odpisu z KRS. Na jej przykładzie zaprezentowana jest filozofia pracy oprogramowania. Szczegółowo opisany został przepływ informacji w aplikacji w obu elementach głównych architektury – zarówno KRSCI WEB jak i KRSCI CBD. Elementy pozostałych ścieżek zostaną opisane w kolejnych rozdziałach dotyczących opisu poszczególnych elementów i warstw aplikacji.</w:t>
      </w:r>
    </w:p>
    <w:p w14:paraId="301F342B" w14:textId="77777777" w:rsidR="00C34068" w:rsidRDefault="00C34068" w:rsidP="00A659A2"/>
    <w:p w14:paraId="301F342C" w14:textId="77777777" w:rsidR="00A659A2" w:rsidRDefault="001A4288" w:rsidP="00A659A2">
      <w:r>
        <w:br w:type="page"/>
      </w:r>
      <w:r w:rsidR="00A659A2">
        <w:lastRenderedPageBreak/>
        <w:t>Przetwarzanie danych w KRSCI rozpoczyna się w Ekspozyturach Centralnej Informacji, w której składane są wnioski o wydanie określonych informacji/zaświadczeń/odpisów lub wykorzystuje się przeglądarkę w celu przeglądania danych z CBD KRS.</w:t>
      </w:r>
    </w:p>
    <w:p w14:paraId="301F342D" w14:textId="77777777" w:rsidR="00A659A2" w:rsidRDefault="00A659A2" w:rsidP="00A659A2"/>
    <w:p w14:paraId="301F342E" w14:textId="77777777" w:rsidR="00800EA7" w:rsidRDefault="00A659A2" w:rsidP="00A659A2">
      <w:r>
        <w:t>Aplikacja KRSCI wywoływana jest w przeglądarce internetowej Internet Explorer w wersji 6. Wywołanie adresu startowego KRSCI powoduje pokazanie się okna logowania, w którym operator wprowadza własny login i hasło</w:t>
      </w:r>
      <w:r w:rsidR="00800EA7">
        <w:t xml:space="preserve"> (rys 2.2)</w:t>
      </w:r>
      <w:r>
        <w:t xml:space="preserve">. </w:t>
      </w:r>
    </w:p>
    <w:p w14:paraId="301F342F" w14:textId="77777777" w:rsidR="00800EA7" w:rsidRDefault="00800EA7" w:rsidP="00A659A2"/>
    <w:p w14:paraId="301F3430" w14:textId="2B6AA854" w:rsidR="00800EA7" w:rsidRDefault="009A214C" w:rsidP="00A659A2">
      <w:r>
        <w:rPr>
          <w:noProof/>
        </w:rPr>
        <w:drawing>
          <wp:inline distT="0" distB="0" distL="0" distR="0" wp14:anchorId="6692EA62" wp14:editId="607CB64E">
            <wp:extent cx="5036820" cy="1913255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820" cy="191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F3431" w14:textId="382EAD43" w:rsidR="00800EA7" w:rsidRDefault="00171ADA" w:rsidP="00800EA7">
      <w:pPr>
        <w:pStyle w:val="Legenda"/>
        <w:rPr>
          <w:b w:val="0"/>
        </w:rPr>
      </w:pPr>
      <w:bookmarkStart w:id="15" w:name="_Toc30776361"/>
      <w:r>
        <w:t>Rysunek 2.</w:t>
      </w:r>
      <w:fldSimple w:instr=" SEQ Rysunek \* ARABIC \s 1 ">
        <w:r w:rsidR="00A56357">
          <w:rPr>
            <w:noProof/>
          </w:rPr>
          <w:t>2</w:t>
        </w:r>
      </w:fldSimple>
      <w:r w:rsidR="00800EA7">
        <w:t xml:space="preserve">: </w:t>
      </w:r>
      <w:r w:rsidR="00800EA7">
        <w:rPr>
          <w:b w:val="0"/>
        </w:rPr>
        <w:t>Okno logowania do KRSCI</w:t>
      </w:r>
      <w:bookmarkEnd w:id="15"/>
    </w:p>
    <w:p w14:paraId="301F3432" w14:textId="77777777" w:rsidR="00800EA7" w:rsidRDefault="00800EA7" w:rsidP="00A659A2"/>
    <w:p w14:paraId="301F3433" w14:textId="546505DF" w:rsidR="00A659A2" w:rsidRDefault="00A659A2" w:rsidP="00A659A2">
      <w:r>
        <w:t xml:space="preserve">Następnie otwierany jest ekran menu </w:t>
      </w:r>
      <w:r w:rsidR="003D00A8">
        <w:t>(rys. 2.3)</w:t>
      </w:r>
      <w:r w:rsidR="00E4494F">
        <w:t xml:space="preserve">, </w:t>
      </w:r>
      <w:r w:rsidR="003D00A8">
        <w:t>z</w:t>
      </w:r>
      <w:r>
        <w:t>awierający odpowiednie do posiadanych uprawnień funkcje.</w:t>
      </w:r>
      <w:r w:rsidR="00800EA7">
        <w:t xml:space="preserve"> Uprawnienia do określonych funkcji odczytywane są</w:t>
      </w:r>
      <w:r w:rsidR="003D00A8">
        <w:t xml:space="preserve"> przez moduł </w:t>
      </w:r>
      <w:r w:rsidR="006E5FDC">
        <w:rPr>
          <w:highlight w:val="black"/>
        </w:rPr>
        <w:t>xxx xxx</w:t>
      </w:r>
      <w:r w:rsidR="006E5FDC">
        <w:t xml:space="preserve"> </w:t>
      </w:r>
      <w:r w:rsidR="00800EA7">
        <w:t xml:space="preserve">z bazy danych </w:t>
      </w:r>
      <w:r w:rsidR="006E5FDC">
        <w:rPr>
          <w:highlight w:val="black"/>
        </w:rPr>
        <w:t>xxx xxx</w:t>
      </w:r>
      <w:r w:rsidR="006E5FDC">
        <w:t xml:space="preserve"> </w:t>
      </w:r>
      <w:r w:rsidR="00800EA7">
        <w:t xml:space="preserve">umieszczonej na serwerze </w:t>
      </w:r>
      <w:r w:rsidR="00760458">
        <w:t>KR</w:t>
      </w:r>
      <w:r w:rsidR="00800EA7">
        <w:t>SCI</w:t>
      </w:r>
      <w:r w:rsidR="00760458">
        <w:t xml:space="preserve"> WEB.</w:t>
      </w:r>
    </w:p>
    <w:p w14:paraId="301F3434" w14:textId="77777777" w:rsidR="00800EA7" w:rsidRDefault="00800EA7" w:rsidP="00A659A2"/>
    <w:p w14:paraId="301F3435" w14:textId="44609A70" w:rsidR="00800EA7" w:rsidRDefault="009A214C" w:rsidP="00A659A2">
      <w:r>
        <w:rPr>
          <w:noProof/>
        </w:rPr>
        <w:lastRenderedPageBreak/>
        <w:drawing>
          <wp:inline distT="0" distB="0" distL="0" distR="0" wp14:anchorId="5F014B1A" wp14:editId="52208379">
            <wp:extent cx="5036820" cy="368427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820" cy="368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F3436" w14:textId="5DA10A2E" w:rsidR="00232C44" w:rsidRDefault="00171ADA" w:rsidP="00232C44">
      <w:pPr>
        <w:pStyle w:val="Legenda"/>
        <w:rPr>
          <w:b w:val="0"/>
        </w:rPr>
      </w:pPr>
      <w:bookmarkStart w:id="16" w:name="_Toc30776362"/>
      <w:r>
        <w:t>Rysunek 2.</w:t>
      </w:r>
      <w:fldSimple w:instr=" SEQ Rysunek \* ARABIC \s 1 ">
        <w:r w:rsidR="00A56357">
          <w:rPr>
            <w:noProof/>
          </w:rPr>
          <w:t>3</w:t>
        </w:r>
      </w:fldSimple>
      <w:r w:rsidR="00232C44">
        <w:t xml:space="preserve">: </w:t>
      </w:r>
      <w:r w:rsidR="00232C44">
        <w:rPr>
          <w:b w:val="0"/>
        </w:rPr>
        <w:t>Okno menu główne KRSCI</w:t>
      </w:r>
      <w:bookmarkEnd w:id="16"/>
    </w:p>
    <w:p w14:paraId="301F3437" w14:textId="77777777" w:rsidR="00232C44" w:rsidRDefault="00232C44" w:rsidP="00232C44"/>
    <w:p w14:paraId="301F3438" w14:textId="77777777" w:rsidR="00232C44" w:rsidRDefault="00232C44" w:rsidP="00232C44">
      <w:r>
        <w:t>Za prezentację wszystkich formularzy ekranowych odpowiadają następujące komponenty serwera aplikacji KRSCI WEB:</w:t>
      </w:r>
    </w:p>
    <w:p w14:paraId="301F3439" w14:textId="77777777" w:rsidR="00232C44" w:rsidRDefault="00232C44" w:rsidP="00232C44"/>
    <w:p w14:paraId="301F343A" w14:textId="77777777" w:rsidR="00232C44" w:rsidRDefault="00232C44" w:rsidP="007535CC">
      <w:pPr>
        <w:numPr>
          <w:ilvl w:val="3"/>
          <w:numId w:val="13"/>
        </w:numPr>
        <w:tabs>
          <w:tab w:val="clear" w:pos="2880"/>
          <w:tab w:val="num" w:pos="426"/>
        </w:tabs>
        <w:spacing w:after="120"/>
        <w:ind w:left="426"/>
      </w:pPr>
      <w:r w:rsidRPr="00E6091E">
        <w:rPr>
          <w:b/>
        </w:rPr>
        <w:t>pliki formatowania/przekształceń xsl</w:t>
      </w:r>
      <w:r>
        <w:t xml:space="preserve">, które przekształcają </w:t>
      </w:r>
      <w:r w:rsidRPr="00E6091E">
        <w:rPr>
          <w:b/>
        </w:rPr>
        <w:t>xml</w:t>
      </w:r>
      <w:r>
        <w:t xml:space="preserve"> przesłany przez servlety z serwera KRSCI WEB na </w:t>
      </w:r>
      <w:r w:rsidRPr="00E6091E">
        <w:rPr>
          <w:b/>
        </w:rPr>
        <w:t>html</w:t>
      </w:r>
      <w:r>
        <w:t xml:space="preserve">. Pliki xsl wspomagane są poprzez </w:t>
      </w:r>
      <w:r w:rsidRPr="00E6091E">
        <w:rPr>
          <w:b/>
        </w:rPr>
        <w:t>pliki js</w:t>
      </w:r>
      <w:r>
        <w:t xml:space="preserve"> (</w:t>
      </w:r>
      <w:r w:rsidRPr="00E6091E">
        <w:rPr>
          <w:b/>
        </w:rPr>
        <w:t>javascript</w:t>
      </w:r>
      <w:r>
        <w:t>)</w:t>
      </w:r>
      <w:r w:rsidR="003B11BB">
        <w:t xml:space="preserve">, służące do obsługi walidacji formaulrzy ekranowych, oraz elementy graficzne w plikach </w:t>
      </w:r>
      <w:r w:rsidR="003B11BB">
        <w:rPr>
          <w:b/>
        </w:rPr>
        <w:t xml:space="preserve">gif </w:t>
      </w:r>
      <w:r w:rsidR="003B11BB">
        <w:t xml:space="preserve">i </w:t>
      </w:r>
      <w:r w:rsidR="003B11BB">
        <w:rPr>
          <w:b/>
        </w:rPr>
        <w:t>jPG</w:t>
      </w:r>
      <w:r w:rsidR="003B11BB">
        <w:rPr>
          <w:b/>
          <w:i/>
        </w:rPr>
        <w:t xml:space="preserve"> </w:t>
      </w:r>
      <w:r w:rsidR="003B11BB">
        <w:t xml:space="preserve">oraz elementy statyczne w postaci plików </w:t>
      </w:r>
      <w:r w:rsidR="003B11BB">
        <w:rPr>
          <w:b/>
        </w:rPr>
        <w:t>html</w:t>
      </w:r>
      <w:r>
        <w:t>. Pliki</w:t>
      </w:r>
      <w:r w:rsidR="003B11BB">
        <w:t xml:space="preserve"> powyższe</w:t>
      </w:r>
      <w:r>
        <w:t xml:space="preserve"> zawarte są w module </w:t>
      </w:r>
      <w:r w:rsidRPr="00E6091E">
        <w:rPr>
          <w:b/>
        </w:rPr>
        <w:t>WebContent/krsci</w:t>
      </w:r>
    </w:p>
    <w:p w14:paraId="301F343B" w14:textId="77777777" w:rsidR="00232C44" w:rsidRDefault="00E6091E" w:rsidP="007535CC">
      <w:pPr>
        <w:numPr>
          <w:ilvl w:val="3"/>
          <w:numId w:val="13"/>
        </w:numPr>
        <w:tabs>
          <w:tab w:val="clear" w:pos="2880"/>
          <w:tab w:val="num" w:pos="426"/>
        </w:tabs>
        <w:spacing w:after="120"/>
        <w:ind w:left="426"/>
      </w:pPr>
      <w:r>
        <w:t xml:space="preserve">moduł aplikacji </w:t>
      </w:r>
      <w:r w:rsidRPr="00E6091E">
        <w:rPr>
          <w:b/>
        </w:rPr>
        <w:t>aram.krs.ci.gui.servlets</w:t>
      </w:r>
      <w:r>
        <w:t xml:space="preserve"> – moduł servletów, które uczestniczą bezpośrednio w komunikacji przeglądarka – aplikacja obsługując żądania (request) przeglądarki i wysyłając odpowiedzi (response)</w:t>
      </w:r>
    </w:p>
    <w:p w14:paraId="301F343C" w14:textId="77777777" w:rsidR="00232C44" w:rsidRDefault="00E6091E" w:rsidP="007535CC">
      <w:pPr>
        <w:numPr>
          <w:ilvl w:val="3"/>
          <w:numId w:val="13"/>
        </w:numPr>
        <w:tabs>
          <w:tab w:val="clear" w:pos="2880"/>
          <w:tab w:val="num" w:pos="426"/>
        </w:tabs>
        <w:spacing w:after="120"/>
        <w:ind w:left="426"/>
      </w:pPr>
      <w:r>
        <w:t xml:space="preserve">moduł aplikacji </w:t>
      </w:r>
      <w:r w:rsidRPr="00E6091E">
        <w:rPr>
          <w:b/>
        </w:rPr>
        <w:t>aram.krs.ci.gui.forms</w:t>
      </w:r>
      <w:r>
        <w:t xml:space="preserve"> – moduł klas obsługi formularzy ekranowych, które przygotowują xml opisu formularza i udostępniają go do przesłania modułowi servletów</w:t>
      </w:r>
    </w:p>
    <w:p w14:paraId="301F343D" w14:textId="77777777" w:rsidR="00AA0922" w:rsidRPr="00232C44" w:rsidRDefault="00AA0922" w:rsidP="007535CC">
      <w:pPr>
        <w:numPr>
          <w:ilvl w:val="3"/>
          <w:numId w:val="13"/>
        </w:numPr>
        <w:tabs>
          <w:tab w:val="clear" w:pos="2880"/>
          <w:tab w:val="num" w:pos="426"/>
        </w:tabs>
        <w:spacing w:after="120"/>
        <w:ind w:left="426"/>
      </w:pPr>
      <w:r>
        <w:t xml:space="preserve">moduł aplikacji </w:t>
      </w:r>
      <w:r w:rsidRPr="00AA0922">
        <w:rPr>
          <w:b/>
        </w:rPr>
        <w:t>aram.krs.ci.businessObj</w:t>
      </w:r>
      <w:r>
        <w:t xml:space="preserve"> – moduł klas logiki biznesowej. Te klasy wykorzystując moduł komunikacyjny dostarczają dla warstwy formularzy dane </w:t>
      </w:r>
      <w:r>
        <w:lastRenderedPageBreak/>
        <w:t>biznesowe typu słowniki, definicje kryteriów dla przeglądarki, wykazy, dane dla informacji wyjściowej (xml z odpisami, zaświadczeniami, informacjami)</w:t>
      </w:r>
    </w:p>
    <w:p w14:paraId="301F343E" w14:textId="77777777" w:rsidR="00232C44" w:rsidRDefault="00AA0922" w:rsidP="007535CC">
      <w:pPr>
        <w:spacing w:after="120"/>
      </w:pPr>
      <w:r>
        <w:t>Kolejne kroki przetwarzania danych w KRSCI przedstawione zostaną na podstawie ścieżki „Wydanie odpisu z KRS”.</w:t>
      </w:r>
    </w:p>
    <w:p w14:paraId="301F343F" w14:textId="77777777" w:rsidR="00AA0922" w:rsidRDefault="00AA0922" w:rsidP="00A659A2"/>
    <w:p w14:paraId="301F3440" w14:textId="77777777" w:rsidR="007535CC" w:rsidRPr="00AB0A73" w:rsidRDefault="00AB0A73" w:rsidP="00A659A2">
      <w:pPr>
        <w:rPr>
          <w:rFonts w:ascii="Arial (W1)" w:hAnsi="Arial (W1)"/>
          <w:b/>
          <w:sz w:val="24"/>
        </w:rPr>
      </w:pPr>
      <w:r w:rsidRPr="00AB0A73">
        <w:rPr>
          <w:rFonts w:ascii="Arial (W1)" w:hAnsi="Arial (W1)"/>
          <w:b/>
          <w:sz w:val="24"/>
        </w:rPr>
        <w:t>Wydanie odpisu z KRS</w:t>
      </w:r>
    </w:p>
    <w:p w14:paraId="301F3441" w14:textId="77777777" w:rsidR="007535CC" w:rsidRDefault="007535CC" w:rsidP="00A659A2"/>
    <w:p w14:paraId="301F3442" w14:textId="77777777" w:rsidR="00AA0922" w:rsidRDefault="00AA0922" w:rsidP="00A659A2">
      <w:r>
        <w:t xml:space="preserve">Użytkownik </w:t>
      </w:r>
      <w:r w:rsidR="00BD4CAB">
        <w:t>wybiera z Menu Głównego funkcję „Wydanie odpisu z KRS”. Po wybraniu funkcji zaprezentowany zostaje ekran „Wniosek o wydanie odpisu z Krajowego Rejestru Sądowego” (rys. 2.4)</w:t>
      </w:r>
    </w:p>
    <w:p w14:paraId="301F3443" w14:textId="77777777" w:rsidR="00BD4CAB" w:rsidRDefault="00BD4CAB" w:rsidP="00A659A2"/>
    <w:p w14:paraId="301F3444" w14:textId="27A207CD" w:rsidR="00BD4CAB" w:rsidRDefault="009A214C" w:rsidP="00A659A2">
      <w:r>
        <w:rPr>
          <w:noProof/>
        </w:rPr>
        <w:drawing>
          <wp:inline distT="0" distB="0" distL="0" distR="0" wp14:anchorId="79062CEB" wp14:editId="0212D5D5">
            <wp:extent cx="5036820" cy="371602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820" cy="371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F3445" w14:textId="66F14540" w:rsidR="00BD4CAB" w:rsidRDefault="00171ADA" w:rsidP="00BD4CAB">
      <w:pPr>
        <w:pStyle w:val="Legenda"/>
        <w:rPr>
          <w:b w:val="0"/>
        </w:rPr>
      </w:pPr>
      <w:bookmarkStart w:id="17" w:name="_Toc30776363"/>
      <w:r>
        <w:t>Rysunek 2.</w:t>
      </w:r>
      <w:fldSimple w:instr=" SEQ Rysunek \* ARABIC \s 1 ">
        <w:r w:rsidR="00A56357">
          <w:rPr>
            <w:noProof/>
          </w:rPr>
          <w:t>4</w:t>
        </w:r>
      </w:fldSimple>
      <w:r w:rsidR="00BD4CAB">
        <w:t xml:space="preserve">: </w:t>
      </w:r>
      <w:r w:rsidR="00BD4CAB">
        <w:rPr>
          <w:b w:val="0"/>
        </w:rPr>
        <w:t xml:space="preserve">Okno </w:t>
      </w:r>
      <w:r w:rsidR="00BB35D0">
        <w:rPr>
          <w:b w:val="0"/>
        </w:rPr>
        <w:t>wniosku o wydanie odpisu z KRS</w:t>
      </w:r>
      <w:bookmarkEnd w:id="17"/>
    </w:p>
    <w:p w14:paraId="301F3446" w14:textId="77777777" w:rsidR="00BD4CAB" w:rsidRDefault="00BD4CAB" w:rsidP="00BD4CAB"/>
    <w:p w14:paraId="301F3447" w14:textId="77777777" w:rsidR="00BD4CAB" w:rsidRDefault="00B817FB" w:rsidP="00AB0A73">
      <w:pPr>
        <w:spacing w:after="60"/>
      </w:pPr>
      <w:r>
        <w:t>W przygotowaniu ekranu do prezentacji biorą udział:</w:t>
      </w:r>
    </w:p>
    <w:p w14:paraId="301F3448" w14:textId="77777777" w:rsidR="00B817FB" w:rsidRDefault="00B817FB" w:rsidP="00AB0A73">
      <w:pPr>
        <w:spacing w:after="60"/>
      </w:pPr>
      <w:r>
        <w:t xml:space="preserve">- plik wnioski.xsl i CIValid.js  z modułu </w:t>
      </w:r>
      <w:r w:rsidRPr="00B817FB">
        <w:rPr>
          <w:b/>
        </w:rPr>
        <w:t>WebContent/krsci</w:t>
      </w:r>
    </w:p>
    <w:p w14:paraId="301F3449" w14:textId="77777777" w:rsidR="00B817FB" w:rsidRDefault="00B817FB" w:rsidP="00AB0A73">
      <w:pPr>
        <w:spacing w:after="60"/>
      </w:pPr>
      <w:r>
        <w:t xml:space="preserve">- servlet CIWniosekWWOServlet.class z modułu </w:t>
      </w:r>
      <w:r w:rsidRPr="00B817FB">
        <w:rPr>
          <w:b/>
        </w:rPr>
        <w:t>aram.krs.ci.gui.servlets</w:t>
      </w:r>
    </w:p>
    <w:p w14:paraId="301F344A" w14:textId="77777777" w:rsidR="00B817FB" w:rsidRDefault="00B817FB" w:rsidP="00AB0A73">
      <w:pPr>
        <w:spacing w:after="60"/>
        <w:rPr>
          <w:b/>
        </w:rPr>
      </w:pPr>
      <w:r>
        <w:t xml:space="preserve">- klasa modułu formularzy CIWniosekWWOForm.class z modułu </w:t>
      </w:r>
      <w:r w:rsidRPr="00B817FB">
        <w:rPr>
          <w:b/>
        </w:rPr>
        <w:t>aram.krs.ci.gui.forms</w:t>
      </w:r>
    </w:p>
    <w:p w14:paraId="301F344B" w14:textId="77777777" w:rsidR="00B817FB" w:rsidRDefault="00B817FB" w:rsidP="00BD4CAB">
      <w:pPr>
        <w:rPr>
          <w:b/>
        </w:rPr>
      </w:pPr>
    </w:p>
    <w:p w14:paraId="301F344C" w14:textId="77777777" w:rsidR="00B817FB" w:rsidRDefault="00B817FB" w:rsidP="00BD4CAB">
      <w:r>
        <w:lastRenderedPageBreak/>
        <w:t>Poniżej znajduje się XML opisujący taki formularz, który został przesłany przez servlet do przeglądarki:</w:t>
      </w:r>
    </w:p>
    <w:p w14:paraId="301F344D" w14:textId="77777777" w:rsidR="00B817FB" w:rsidRDefault="00B817FB" w:rsidP="00BD4CAB"/>
    <w:p w14:paraId="301F344E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  <w:lang w:val="en-US"/>
        </w:rPr>
      </w:pPr>
      <w:r w:rsidRPr="00B817FB">
        <w:rPr>
          <w:rFonts w:ascii="Courier New" w:hAnsi="Courier New" w:cs="Courier New"/>
          <w:sz w:val="16"/>
          <w:szCs w:val="16"/>
          <w:lang w:val="en-US"/>
        </w:rPr>
        <w:t>&lt;?xml version="1.0" encoding="windows-1250"?&gt;</w:t>
      </w:r>
    </w:p>
    <w:p w14:paraId="301F344F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  <w:lang w:val="en-US"/>
        </w:rPr>
      </w:pPr>
      <w:r w:rsidRPr="00B817FB">
        <w:rPr>
          <w:rFonts w:ascii="Courier New" w:hAnsi="Courier New" w:cs="Courier New"/>
          <w:sz w:val="16"/>
          <w:szCs w:val="16"/>
          <w:lang w:val="en-US"/>
        </w:rPr>
        <w:t>&lt;!DOCTYPE Wniosek SYSTEM "../krsci/wnioski.dtd" &gt;</w:t>
      </w:r>
    </w:p>
    <w:p w14:paraId="301F3450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  <w:lang w:val="en-US"/>
        </w:rPr>
      </w:pPr>
      <w:r w:rsidRPr="00B817FB">
        <w:rPr>
          <w:rFonts w:ascii="Courier New" w:hAnsi="Courier New" w:cs="Courier New"/>
          <w:sz w:val="16"/>
          <w:szCs w:val="16"/>
          <w:lang w:val="en-US"/>
        </w:rPr>
        <w:t>&lt;?xml:stylesheet type="text/xsl" href="../krsci/wnioski.xsl"?&gt;</w:t>
      </w:r>
    </w:p>
    <w:p w14:paraId="301F3451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>&lt;Wniosek_wwo&gt;</w:t>
      </w:r>
    </w:p>
    <w:p w14:paraId="301F3452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&lt;Naglowek&gt;WNIOSEK O WYDANIE ODPISU Z KRAJOWEGO REJESTRU SĄDOWEGO&lt;/Naglowek&gt;</w:t>
      </w:r>
    </w:p>
    <w:p w14:paraId="301F3453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&lt;Wsp&gt;</w:t>
      </w:r>
    </w:p>
    <w:p w14:paraId="301F3454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&lt;Wnioskujacy&gt;</w:t>
      </w:r>
    </w:p>
    <w:p w14:paraId="301F3455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&lt;NazwaW&gt;</w:t>
      </w:r>
    </w:p>
    <w:p w14:paraId="301F3456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  &lt;Nazwisko&gt;&lt;/Nazwisko&gt;</w:t>
      </w:r>
    </w:p>
    <w:p w14:paraId="301F3457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  &lt;Imiona&gt;&lt;/Imiona&gt;</w:t>
      </w:r>
    </w:p>
    <w:p w14:paraId="301F3458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&lt;/NazwaW&gt;</w:t>
      </w:r>
    </w:p>
    <w:p w14:paraId="301F3459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&lt;AdresW&gt;</w:t>
      </w:r>
    </w:p>
    <w:p w14:paraId="301F345A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  &lt;Ulica&gt;&lt;/Ulica&gt;</w:t>
      </w:r>
    </w:p>
    <w:p w14:paraId="301F345B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  &lt;Dom&gt;&lt;/Dom&gt;</w:t>
      </w:r>
    </w:p>
    <w:p w14:paraId="301F345C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  &lt;Lokal&gt;&lt;/Lokal&gt;</w:t>
      </w:r>
    </w:p>
    <w:p w14:paraId="301F345D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  &lt;Miejscowosc&gt;&lt;/Miejscowosc&gt;</w:t>
      </w:r>
    </w:p>
    <w:p w14:paraId="301F345E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  &lt;Kod&gt;&lt;/Kod&gt;</w:t>
      </w:r>
    </w:p>
    <w:p w14:paraId="301F345F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  &lt;Poczta&gt;&lt;/Poczta&gt;</w:t>
      </w:r>
    </w:p>
    <w:p w14:paraId="301F3460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  &lt;Kraj&gt;&lt;/Kraj&gt;</w:t>
      </w:r>
    </w:p>
    <w:p w14:paraId="301F3461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&lt;/AdresW&gt;</w:t>
      </w:r>
    </w:p>
    <w:p w14:paraId="301F3462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&lt;/Wnioskujacy&gt;</w:t>
      </w:r>
    </w:p>
    <w:p w14:paraId="301F3463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&lt;idwni&gt;0&lt;/idwni&gt;</w:t>
      </w:r>
    </w:p>
    <w:p w14:paraId="301F3464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&lt;idusr&gt;1&lt;/idusr&gt;</w:t>
      </w:r>
    </w:p>
    <w:p w14:paraId="301F3465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  <w:lang w:val="en-US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</w:t>
      </w:r>
      <w:r w:rsidRPr="00B817FB">
        <w:rPr>
          <w:rFonts w:ascii="Courier New" w:hAnsi="Courier New" w:cs="Courier New"/>
          <w:sz w:val="16"/>
          <w:szCs w:val="16"/>
          <w:lang w:val="en-US"/>
        </w:rPr>
        <w:t>&lt;idwns&gt;0&lt;/idwns&gt;</w:t>
      </w:r>
    </w:p>
    <w:p w14:paraId="301F3466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  <w:lang w:val="en-US"/>
        </w:rPr>
      </w:pPr>
      <w:r w:rsidRPr="00B817FB">
        <w:rPr>
          <w:rFonts w:ascii="Courier New" w:hAnsi="Courier New" w:cs="Courier New"/>
          <w:sz w:val="16"/>
          <w:szCs w:val="16"/>
          <w:lang w:val="en-US"/>
        </w:rPr>
        <w:t xml:space="preserve">    &lt;idof&gt;0&lt;/idof&gt;</w:t>
      </w:r>
    </w:p>
    <w:p w14:paraId="301F3467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  <w:lang w:val="en-US"/>
        </w:rPr>
      </w:pPr>
      <w:r w:rsidRPr="00B817FB">
        <w:rPr>
          <w:rFonts w:ascii="Courier New" w:hAnsi="Courier New" w:cs="Courier New"/>
          <w:sz w:val="16"/>
          <w:szCs w:val="16"/>
          <w:lang w:val="en-US"/>
        </w:rPr>
        <w:t xml:space="preserve">    &lt;wpid&gt;0&lt;/wpid&gt;</w:t>
      </w:r>
    </w:p>
    <w:p w14:paraId="301F3468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  <w:lang w:val="en-US"/>
        </w:rPr>
      </w:pPr>
      <w:r w:rsidRPr="00B817FB">
        <w:rPr>
          <w:rFonts w:ascii="Courier New" w:hAnsi="Courier New" w:cs="Courier New"/>
          <w:sz w:val="16"/>
          <w:szCs w:val="16"/>
          <w:lang w:val="en-US"/>
        </w:rPr>
        <w:t xml:space="preserve">    &lt;ewnio&gt;&lt;/ewnio&gt;</w:t>
      </w:r>
    </w:p>
    <w:p w14:paraId="301F3469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  <w:lang w:val="en-US"/>
        </w:rPr>
      </w:pPr>
      <w:r w:rsidRPr="00B817FB">
        <w:rPr>
          <w:rFonts w:ascii="Courier New" w:hAnsi="Courier New" w:cs="Courier New"/>
          <w:sz w:val="16"/>
          <w:szCs w:val="16"/>
          <w:lang w:val="en-US"/>
        </w:rPr>
        <w:t xml:space="preserve">    &lt;ewnid&gt;0&lt;/ewnid&gt;</w:t>
      </w:r>
    </w:p>
    <w:p w14:paraId="301F346A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  <w:lang w:val="en-US"/>
        </w:rPr>
      </w:pPr>
      <w:r w:rsidRPr="00B817FB">
        <w:rPr>
          <w:rFonts w:ascii="Courier New" w:hAnsi="Courier New" w:cs="Courier New"/>
          <w:sz w:val="16"/>
          <w:szCs w:val="16"/>
          <w:lang w:val="en-US"/>
        </w:rPr>
        <w:t xml:space="preserve">    &lt;sedid&gt;&lt;/sedid&gt;</w:t>
      </w:r>
    </w:p>
    <w:p w14:paraId="301F346B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  <w:lang w:val="en-US"/>
        </w:rPr>
      </w:pPr>
      <w:r w:rsidRPr="00B817FB">
        <w:rPr>
          <w:rFonts w:ascii="Courier New" w:hAnsi="Courier New" w:cs="Courier New"/>
          <w:sz w:val="16"/>
          <w:szCs w:val="16"/>
          <w:lang w:val="en-US"/>
        </w:rPr>
        <w:t xml:space="preserve">    &lt;EEwn&gt;</w:t>
      </w:r>
    </w:p>
    <w:p w14:paraId="301F346C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  <w:lang w:val="en-US"/>
        </w:rPr>
      </w:pPr>
      <w:r w:rsidRPr="00B817FB">
        <w:rPr>
          <w:rFonts w:ascii="Courier New" w:hAnsi="Courier New" w:cs="Courier New"/>
          <w:sz w:val="16"/>
          <w:szCs w:val="16"/>
          <w:lang w:val="en-US"/>
        </w:rPr>
        <w:t xml:space="preserve">      &lt;email&gt;&lt;/email&gt;</w:t>
      </w:r>
    </w:p>
    <w:p w14:paraId="301F346D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  <w:lang w:val="en-US"/>
        </w:rPr>
      </w:pPr>
      <w:r w:rsidRPr="00B817FB">
        <w:rPr>
          <w:rFonts w:ascii="Courier New" w:hAnsi="Courier New" w:cs="Courier New"/>
          <w:sz w:val="16"/>
          <w:szCs w:val="16"/>
          <w:lang w:val="en-US"/>
        </w:rPr>
        <w:t xml:space="preserve">      &lt;czyewn&gt;N&lt;/czyewn&gt;</w:t>
      </w:r>
    </w:p>
    <w:p w14:paraId="301F346E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  <w:lang w:val="en-US"/>
        </w:rPr>
      </w:pPr>
      <w:r w:rsidRPr="00B817FB">
        <w:rPr>
          <w:rFonts w:ascii="Courier New" w:hAnsi="Courier New" w:cs="Courier New"/>
          <w:sz w:val="16"/>
          <w:szCs w:val="16"/>
          <w:lang w:val="en-US"/>
        </w:rPr>
        <w:t xml:space="preserve">      &lt;e_id&gt;&lt;/e_id&gt;</w:t>
      </w:r>
    </w:p>
    <w:p w14:paraId="301F346F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  <w:lang w:val="en-US"/>
        </w:rPr>
      </w:pPr>
      <w:r w:rsidRPr="00B817FB">
        <w:rPr>
          <w:rFonts w:ascii="Courier New" w:hAnsi="Courier New" w:cs="Courier New"/>
          <w:sz w:val="16"/>
          <w:szCs w:val="16"/>
          <w:lang w:val="en-US"/>
        </w:rPr>
        <w:t xml:space="preserve">    &lt;/EEwn&gt;</w:t>
      </w:r>
    </w:p>
    <w:p w14:paraId="301F3470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  <w:lang w:val="en-US"/>
        </w:rPr>
        <w:t xml:space="preserve">    </w:t>
      </w:r>
      <w:r w:rsidRPr="00B817FB">
        <w:rPr>
          <w:rFonts w:ascii="Courier New" w:hAnsi="Courier New" w:cs="Courier New"/>
          <w:sz w:val="16"/>
          <w:szCs w:val="16"/>
        </w:rPr>
        <w:t>&lt;Oplata wyb=""&gt;</w:t>
      </w:r>
    </w:p>
    <w:p w14:paraId="301F3471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&lt;Wys&gt;0,0&lt;/Wys&gt;</w:t>
      </w:r>
    </w:p>
    <w:p w14:paraId="301F3472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&lt;WLiczba&gt;0&lt;/WLiczba&gt;</w:t>
      </w:r>
    </w:p>
    <w:p w14:paraId="301F3473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&lt;DataWplaty&gt;&lt;/DataWplaty&gt;</w:t>
      </w:r>
    </w:p>
    <w:p w14:paraId="301F3474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&lt;WplataDane&gt;&lt;/WplataDane&gt;</w:t>
      </w:r>
    </w:p>
    <w:p w14:paraId="301F3475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&lt;/Oplata&gt;</w:t>
      </w:r>
    </w:p>
    <w:p w14:paraId="301F3476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&lt;/Wsp&gt;</w:t>
      </w:r>
    </w:p>
    <w:p w14:paraId="301F3477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&lt;Rejestr&gt;</w:t>
      </w:r>
    </w:p>
    <w:p w14:paraId="301F3478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&lt;Przeds sel="1"/&gt;</w:t>
      </w:r>
    </w:p>
    <w:p w14:paraId="301F3479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&lt;Stow/&gt;</w:t>
      </w:r>
    </w:p>
    <w:p w14:paraId="301F347A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&lt;/Rejestr&gt;</w:t>
      </w:r>
    </w:p>
    <w:p w14:paraId="301F347B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&lt;Identyfikacja&gt;</w:t>
      </w:r>
    </w:p>
    <w:p w14:paraId="301F347C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&lt;PozycjaRej&gt;</w:t>
      </w:r>
    </w:p>
    <w:p w14:paraId="301F347D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&lt;Krs&gt;&lt;/Krs&gt;</w:t>
      </w:r>
    </w:p>
    <w:p w14:paraId="301F347E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&lt;Opcja&gt;</w:t>
      </w:r>
    </w:p>
    <w:p w14:paraId="301F347F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  &lt;RodzajOdpisu&gt;A&lt;/RodzajOdpisu&gt;</w:t>
      </w:r>
    </w:p>
    <w:p w14:paraId="301F3480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  &lt;/Opcja&gt;</w:t>
      </w:r>
    </w:p>
    <w:p w14:paraId="301F3481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&lt;/PozycjaRej&gt;</w:t>
      </w:r>
    </w:p>
    <w:p w14:paraId="301F3482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&lt;/Identyfikacja&gt;</w:t>
      </w:r>
    </w:p>
    <w:p w14:paraId="301F3483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&lt;Przyciski&gt;</w:t>
      </w:r>
    </w:p>
    <w:p w14:paraId="301F3484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&lt;Zatwierdz mode="wwo"/&gt;</w:t>
      </w:r>
    </w:p>
    <w:p w14:paraId="301F3485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  &lt;Zapisz/&gt;</w:t>
      </w:r>
    </w:p>
    <w:p w14:paraId="301F3486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lastRenderedPageBreak/>
        <w:t xml:space="preserve">    &lt;Anuluj/&gt;</w:t>
      </w:r>
    </w:p>
    <w:p w14:paraId="301F3487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 xml:space="preserve">  &lt;/Przyciski&gt;</w:t>
      </w:r>
    </w:p>
    <w:p w14:paraId="301F3488" w14:textId="77777777" w:rsidR="00B817FB" w:rsidRPr="00B817FB" w:rsidRDefault="00B817FB" w:rsidP="00B817FB">
      <w:pPr>
        <w:rPr>
          <w:rFonts w:ascii="Courier New" w:hAnsi="Courier New" w:cs="Courier New"/>
          <w:sz w:val="16"/>
          <w:szCs w:val="16"/>
        </w:rPr>
      </w:pPr>
      <w:r w:rsidRPr="00B817FB">
        <w:rPr>
          <w:rFonts w:ascii="Courier New" w:hAnsi="Courier New" w:cs="Courier New"/>
          <w:sz w:val="16"/>
          <w:szCs w:val="16"/>
        </w:rPr>
        <w:t>&lt;/Wniosek_wwo&gt;</w:t>
      </w:r>
    </w:p>
    <w:p w14:paraId="301F3489" w14:textId="77777777" w:rsidR="00BD4CAB" w:rsidRDefault="00BD4CAB" w:rsidP="00A659A2"/>
    <w:p w14:paraId="301F348A" w14:textId="77777777" w:rsidR="00B817FB" w:rsidRDefault="00B817FB" w:rsidP="00A659A2">
      <w:r>
        <w:t xml:space="preserve">Tego typu xml zostaje </w:t>
      </w:r>
      <w:r w:rsidR="00AB0A73">
        <w:t>po</w:t>
      </w:r>
      <w:r>
        <w:t>przez plik formatowania wnioski.xsl przekształcony przez przeglądarkę na html i zaprezentowany użytkownikowi w postaci formularza. O prawidłowość wprowadzonych danych dbają funkcje javascript z pliku CIValid.js.</w:t>
      </w:r>
    </w:p>
    <w:p w14:paraId="301F348B" w14:textId="77777777" w:rsidR="00B817FB" w:rsidRDefault="00B817FB" w:rsidP="00A659A2"/>
    <w:p w14:paraId="301F348C" w14:textId="7E6E58B7" w:rsidR="00B817FB" w:rsidRDefault="00B817FB" w:rsidP="00A659A2">
      <w:r>
        <w:t xml:space="preserve">(Dokładny opis warstwy prezentacji znajduje się w rozdziale </w:t>
      </w:r>
      <w:r w:rsidR="00AB0A73">
        <w:fldChar w:fldCharType="begin"/>
      </w:r>
      <w:r w:rsidR="00AB0A73">
        <w:instrText xml:space="preserve"> REF _Ref216777424 \r \h </w:instrText>
      </w:r>
      <w:r w:rsidR="00AB0A73">
        <w:fldChar w:fldCharType="separate"/>
      </w:r>
      <w:r w:rsidR="00A56357">
        <w:t>4.1</w:t>
      </w:r>
      <w:r w:rsidR="00AB0A73">
        <w:fldChar w:fldCharType="end"/>
      </w:r>
      <w:r>
        <w:t>)</w:t>
      </w:r>
    </w:p>
    <w:p w14:paraId="301F348D" w14:textId="77777777" w:rsidR="001B099D" w:rsidRDefault="001B099D" w:rsidP="00A659A2"/>
    <w:p w14:paraId="301F348E" w14:textId="6502EC53" w:rsidR="001B099D" w:rsidRDefault="001B099D" w:rsidP="00A659A2">
      <w:r>
        <w:t xml:space="preserve">Kolejnym krokiem jest wypełnienie danych formularza i wysłanie wniosku do realizacji. Po wypełnieniu danych operator wciska przycisk „Zapisz i realizuj” co powoduje przekazanie realizacji wykonania wniosku do servleta </w:t>
      </w:r>
      <w:r w:rsidR="006E5FDC">
        <w:rPr>
          <w:highlight w:val="black"/>
        </w:rPr>
        <w:t>xxx xxx</w:t>
      </w:r>
      <w:r>
        <w:t xml:space="preserve">.class dla odpisu aktualnego lub </w:t>
      </w:r>
      <w:r w:rsidR="006E5FDC">
        <w:rPr>
          <w:highlight w:val="black"/>
        </w:rPr>
        <w:t>xxx xxx</w:t>
      </w:r>
      <w:r>
        <w:t>.class dla odpisu pełnego. Servlet ten odbiera dane przekaz</w:t>
      </w:r>
      <w:r w:rsidR="00AB0A73">
        <w:t>a</w:t>
      </w:r>
      <w:r>
        <w:t xml:space="preserve">ne w żądaniu (request) i przekazuje je do realizacji do klasy </w:t>
      </w:r>
      <w:r w:rsidR="006E5FDC">
        <w:rPr>
          <w:highlight w:val="black"/>
        </w:rPr>
        <w:t>xxx xxx</w:t>
      </w:r>
      <w:r>
        <w:t>.class (</w:t>
      </w:r>
      <w:r w:rsidR="006E5FDC">
        <w:rPr>
          <w:highlight w:val="black"/>
        </w:rPr>
        <w:t>xxx xxx</w:t>
      </w:r>
      <w:r>
        <w:t xml:space="preserve">.class), której celem jest wygenerowanie odpowiedzi w postaci PDF, </w:t>
      </w:r>
      <w:r w:rsidR="00AB0A73">
        <w:t>O</w:t>
      </w:r>
      <w:r>
        <w:t>dpowiedź</w:t>
      </w:r>
      <w:r w:rsidR="00AB0A73">
        <w:t xml:space="preserve"> ta,</w:t>
      </w:r>
      <w:r>
        <w:t xml:space="preserve"> po przekierowaniu sterowania do servleta </w:t>
      </w:r>
      <w:r w:rsidR="006E5FDC">
        <w:rPr>
          <w:highlight w:val="black"/>
        </w:rPr>
        <w:t>xxx xxx</w:t>
      </w:r>
      <w:r>
        <w:t>.class (</w:t>
      </w:r>
      <w:r w:rsidR="006E5FDC">
        <w:rPr>
          <w:highlight w:val="black"/>
        </w:rPr>
        <w:t>xxx xxx</w:t>
      </w:r>
      <w:r>
        <w:t>.class)</w:t>
      </w:r>
      <w:r w:rsidR="00AB0A73">
        <w:t>,</w:t>
      </w:r>
      <w:r>
        <w:t xml:space="preserve"> zostaje przekazana z powrotem do przeglądarki i zaprezentowana w postaci wydruku PDF.</w:t>
      </w:r>
    </w:p>
    <w:p w14:paraId="301F348F" w14:textId="77777777" w:rsidR="001B099D" w:rsidRDefault="001B099D" w:rsidP="00A659A2"/>
    <w:p w14:paraId="301F3490" w14:textId="77777777" w:rsidR="001B099D" w:rsidRDefault="001B099D" w:rsidP="00A659A2">
      <w:r>
        <w:t>Cały ten proces w gruncie rzeczy obejmuje następujące etapy:</w:t>
      </w:r>
    </w:p>
    <w:p w14:paraId="301F3491" w14:textId="77777777" w:rsidR="001B099D" w:rsidRDefault="001B099D" w:rsidP="00A659A2"/>
    <w:p w14:paraId="301F3492" w14:textId="275A499A" w:rsidR="004F0CA4" w:rsidRDefault="004F0CA4" w:rsidP="00AB0A73">
      <w:pPr>
        <w:numPr>
          <w:ilvl w:val="0"/>
          <w:numId w:val="45"/>
        </w:numPr>
        <w:spacing w:after="120"/>
        <w:ind w:left="714" w:hanging="357"/>
      </w:pPr>
      <w:r>
        <w:t xml:space="preserve">Zapis danych o nowym wniosku przez </w:t>
      </w:r>
      <w:r w:rsidR="00E06F27">
        <w:t>klasę</w:t>
      </w:r>
      <w:r>
        <w:t xml:space="preserve"> </w:t>
      </w:r>
      <w:r w:rsidR="006E5FDC">
        <w:rPr>
          <w:highlight w:val="black"/>
        </w:rPr>
        <w:t>xxx xxx</w:t>
      </w:r>
      <w:r w:rsidR="006E5FDC">
        <w:t xml:space="preserve"> </w:t>
      </w:r>
      <w:r>
        <w:t>wywoływan</w:t>
      </w:r>
      <w:r w:rsidR="00E06F27">
        <w:t>ą</w:t>
      </w:r>
      <w:r>
        <w:t xml:space="preserve"> z poziomu servleta poprzez wykorzystanie warstwy wrapperów Java </w:t>
      </w:r>
      <w:r w:rsidRPr="00E26384">
        <w:rPr>
          <w:b/>
        </w:rPr>
        <w:t>aram.krs.ci.vg.wrappers</w:t>
      </w:r>
      <w:r>
        <w:t xml:space="preserve"> a konkretnie klas </w:t>
      </w:r>
      <w:r w:rsidR="006E5FDC">
        <w:rPr>
          <w:highlight w:val="black"/>
        </w:rPr>
        <w:t>xxx xxx</w:t>
      </w:r>
      <w:r>
        <w:t xml:space="preserve">.class i </w:t>
      </w:r>
      <w:r w:rsidR="006E5FDC">
        <w:rPr>
          <w:highlight w:val="black"/>
        </w:rPr>
        <w:t>xxx xxx</w:t>
      </w:r>
      <w:r>
        <w:t>.class</w:t>
      </w:r>
    </w:p>
    <w:p w14:paraId="301F3493" w14:textId="79AE0000" w:rsidR="00E26384" w:rsidRDefault="001B099D" w:rsidP="00AB0A73">
      <w:pPr>
        <w:numPr>
          <w:ilvl w:val="0"/>
          <w:numId w:val="45"/>
        </w:numPr>
        <w:spacing w:after="120"/>
        <w:ind w:left="714" w:hanging="357"/>
      </w:pPr>
      <w:r>
        <w:t xml:space="preserve">przekazanie danych z żądania do modułu formularzy do klasy </w:t>
      </w:r>
      <w:r w:rsidR="006E5FDC">
        <w:rPr>
          <w:highlight w:val="black"/>
        </w:rPr>
        <w:t>xxx xxx</w:t>
      </w:r>
      <w:r>
        <w:t xml:space="preserve">.class, w której to klasie następuje przeczytanie danych z formularza, </w:t>
      </w:r>
      <w:r w:rsidR="004F0CA4">
        <w:t xml:space="preserve">oraz aktualizacja danych o powstałym wniosku do KRSCI CBD przy pomocy </w:t>
      </w:r>
      <w:r w:rsidR="00E06F27">
        <w:t xml:space="preserve">klasy </w:t>
      </w:r>
      <w:r w:rsidR="006E5FDC">
        <w:rPr>
          <w:highlight w:val="black"/>
        </w:rPr>
        <w:t>xxx xxx</w:t>
      </w:r>
      <w:r w:rsidR="006E5FDC">
        <w:t xml:space="preserve"> </w:t>
      </w:r>
      <w:r w:rsidR="004F0CA4">
        <w:t>na podstawie danych otrzymanych w krokach kolejnych</w:t>
      </w:r>
    </w:p>
    <w:p w14:paraId="301F3494" w14:textId="342CBA1A" w:rsidR="001B099D" w:rsidRDefault="001B099D" w:rsidP="00AB0A73">
      <w:pPr>
        <w:numPr>
          <w:ilvl w:val="0"/>
          <w:numId w:val="45"/>
        </w:numPr>
        <w:spacing w:after="120"/>
        <w:ind w:left="714" w:hanging="357"/>
      </w:pPr>
      <w:r>
        <w:t xml:space="preserve">przekazanie obsługi odczytanych danych do klasy </w:t>
      </w:r>
      <w:r w:rsidR="006E5FDC">
        <w:rPr>
          <w:highlight w:val="black"/>
        </w:rPr>
        <w:t>xxx xxx</w:t>
      </w:r>
      <w:r>
        <w:t>.class  modułu aplikacji a</w:t>
      </w:r>
      <w:r w:rsidRPr="00AA0922">
        <w:rPr>
          <w:b/>
        </w:rPr>
        <w:t>ram.krs.ci.businessObj</w:t>
      </w:r>
      <w:r>
        <w:rPr>
          <w:b/>
        </w:rPr>
        <w:t xml:space="preserve"> </w:t>
      </w:r>
      <w:r w:rsidR="00E26384">
        <w:rPr>
          <w:b/>
        </w:rPr>
        <w:t xml:space="preserve">– </w:t>
      </w:r>
      <w:r w:rsidR="00E26384">
        <w:t xml:space="preserve">zadaniem tej klasy jest wywołanie i komunikacja z programem </w:t>
      </w:r>
      <w:r w:rsidR="006E5FDC">
        <w:rPr>
          <w:highlight w:val="black"/>
        </w:rPr>
        <w:t>xxx xxx</w:t>
      </w:r>
      <w:r w:rsidR="00E26384">
        <w:t>warstwy KRSCI CBD.</w:t>
      </w:r>
      <w:r w:rsidR="006D6FA7">
        <w:t xml:space="preserve"> </w:t>
      </w:r>
      <w:r w:rsidR="00E26384">
        <w:t xml:space="preserve">Klasa ta wypełnia </w:t>
      </w:r>
      <w:r w:rsidR="00E06F27">
        <w:t>obiekt z danymi w formacie JSON do REST</w:t>
      </w:r>
      <w:r w:rsidR="00E26384">
        <w:t xml:space="preserve"> </w:t>
      </w:r>
      <w:r w:rsidR="00E06F27">
        <w:t>dla klasy</w:t>
      </w:r>
      <w:r w:rsidR="00E26384">
        <w:t xml:space="preserve"> </w:t>
      </w:r>
      <w:r w:rsidR="006E5FDC">
        <w:rPr>
          <w:highlight w:val="black"/>
        </w:rPr>
        <w:t>xxx xxx</w:t>
      </w:r>
      <w:r w:rsidR="006E5FDC">
        <w:t xml:space="preserve"> </w:t>
      </w:r>
      <w:r w:rsidR="00E26384">
        <w:t xml:space="preserve">za pomocą klas </w:t>
      </w:r>
      <w:r w:rsidR="006E5FDC">
        <w:rPr>
          <w:highlight w:val="black"/>
        </w:rPr>
        <w:t>xxx xxx</w:t>
      </w:r>
      <w:r w:rsidR="00E26384">
        <w:t>.class i K</w:t>
      </w:r>
      <w:r w:rsidR="001B42FC">
        <w:t>xxxxxxxx</w:t>
      </w:r>
      <w:r w:rsidR="00E26384">
        <w:t xml:space="preserve">.class warstwy  wraperrów Java </w:t>
      </w:r>
      <w:r w:rsidR="00E26384" w:rsidRPr="00E26384">
        <w:rPr>
          <w:b/>
        </w:rPr>
        <w:t>aram.krs.ci.vg.wrappers</w:t>
      </w:r>
      <w:r w:rsidR="00E26384">
        <w:t xml:space="preserve"> i wywołuje</w:t>
      </w:r>
      <w:r w:rsidR="00E06F27">
        <w:t xml:space="preserve"> </w:t>
      </w:r>
      <w:r w:rsidR="00E06F27" w:rsidRPr="006D6FA7">
        <w:rPr>
          <w:b/>
          <w:bCs/>
        </w:rPr>
        <w:t>REST API</w:t>
      </w:r>
      <w:r w:rsidR="00E26384">
        <w:t xml:space="preserve"> </w:t>
      </w:r>
      <w:r w:rsidR="00E06F27">
        <w:t>endpoint</w:t>
      </w:r>
      <w:r w:rsidR="00E26384">
        <w:t xml:space="preserve"> </w:t>
      </w:r>
      <w:r w:rsidR="006E5FDC">
        <w:rPr>
          <w:highlight w:val="black"/>
        </w:rPr>
        <w:t>xxx xxx</w:t>
      </w:r>
      <w:r w:rsidR="006E5FDC">
        <w:t xml:space="preserve"> </w:t>
      </w:r>
      <w:r w:rsidR="00E26384">
        <w:t>warstwy KRSCI CBD</w:t>
      </w:r>
      <w:r w:rsidR="00E06F27">
        <w:t xml:space="preserve"> na serwerze JBoss EAP</w:t>
      </w:r>
      <w:r w:rsidR="00E26384">
        <w:t>.</w:t>
      </w:r>
      <w:r w:rsidR="006D6FA7">
        <w:t xml:space="preserve"> </w:t>
      </w:r>
      <w:r w:rsidR="006D6FA7" w:rsidRPr="006D6FA7">
        <w:t xml:space="preserve">Struktury danych zawarte w module zostają przetworzone przez klase </w:t>
      </w:r>
      <w:r w:rsidR="006E5FDC">
        <w:rPr>
          <w:highlight w:val="black"/>
        </w:rPr>
        <w:t>xxx xxx</w:t>
      </w:r>
      <w:r w:rsidR="006E5FDC">
        <w:t xml:space="preserve"> </w:t>
      </w:r>
      <w:r w:rsidR="006D6FA7" w:rsidRPr="006D6FA7">
        <w:t>komunikującą się z KRSCI CBD za pomocą wywołań REST po http.</w:t>
      </w:r>
    </w:p>
    <w:p w14:paraId="301F3495" w14:textId="621DFBE6" w:rsidR="00374F6A" w:rsidRDefault="00E06F27" w:rsidP="00AB0A73">
      <w:pPr>
        <w:numPr>
          <w:ilvl w:val="0"/>
          <w:numId w:val="45"/>
        </w:numPr>
        <w:spacing w:after="120"/>
        <w:ind w:left="714" w:hanging="357"/>
      </w:pPr>
      <w:r>
        <w:t>Klasa</w:t>
      </w:r>
      <w:r w:rsidR="00374F6A">
        <w:t xml:space="preserve"> KRS90AO wykonuje się </w:t>
      </w:r>
      <w:r>
        <w:t xml:space="preserve">w warstwie </w:t>
      </w:r>
      <w:r w:rsidRPr="00E06F27">
        <w:rPr>
          <w:b/>
          <w:bCs/>
        </w:rPr>
        <w:t>Cenralna Informacja</w:t>
      </w:r>
      <w:r>
        <w:rPr>
          <w:b/>
          <w:bCs/>
        </w:rPr>
        <w:t xml:space="preserve"> na serwerze JBoss EAP</w:t>
      </w:r>
      <w:r>
        <w:t xml:space="preserve"> </w:t>
      </w:r>
      <w:r w:rsidR="00600627">
        <w:t>(dokładny opis tej warstwy w rozdziale 3.1)</w:t>
      </w:r>
      <w:r w:rsidR="00374F6A">
        <w:t xml:space="preserve">. Zadaniem </w:t>
      </w:r>
      <w:r>
        <w:t>klasy</w:t>
      </w:r>
      <w:r w:rsidR="00374F6A">
        <w:t xml:space="preserve"> </w:t>
      </w:r>
      <w:r w:rsidR="006E5FDC">
        <w:rPr>
          <w:highlight w:val="black"/>
        </w:rPr>
        <w:t>xxx xxx</w:t>
      </w:r>
      <w:r w:rsidR="006E5FDC">
        <w:t xml:space="preserve"> </w:t>
      </w:r>
      <w:r w:rsidR="00374F6A">
        <w:t>jest zebranie danych z CBD koniecznych do wygenerowania odpisu po stronie KRSC</w:t>
      </w:r>
      <w:r w:rsidR="004F0CA4">
        <w:t xml:space="preserve">I WEB. W tym celu </w:t>
      </w:r>
      <w:r>
        <w:t>klasa</w:t>
      </w:r>
      <w:r w:rsidR="004F0CA4">
        <w:t xml:space="preserve"> </w:t>
      </w:r>
      <w:r w:rsidR="006E5FDC">
        <w:rPr>
          <w:highlight w:val="black"/>
        </w:rPr>
        <w:t>xxx xxx</w:t>
      </w:r>
      <w:r w:rsidR="006E5FDC">
        <w:t xml:space="preserve"> </w:t>
      </w:r>
      <w:r w:rsidR="00374F6A">
        <w:t xml:space="preserve">wywołuje </w:t>
      </w:r>
      <w:r>
        <w:t>klasy</w:t>
      </w:r>
      <w:r w:rsidR="00374F6A">
        <w:t xml:space="preserve"> </w:t>
      </w:r>
      <w:r w:rsidR="006E5FDC">
        <w:rPr>
          <w:highlight w:val="black"/>
        </w:rPr>
        <w:t>xxx xxx</w:t>
      </w:r>
      <w:r w:rsidR="006E5FDC">
        <w:t xml:space="preserve">  </w:t>
      </w:r>
      <w:r w:rsidR="00374F6A">
        <w:t xml:space="preserve">(x – od 1 to 6 odpowiadające kolejnym działom odpisu, 9 – dla odpisu RDN). Każde wywołanie programu </w:t>
      </w:r>
      <w:r w:rsidR="006E5FDC">
        <w:rPr>
          <w:highlight w:val="black"/>
        </w:rPr>
        <w:t>xxx xxx</w:t>
      </w:r>
      <w:r w:rsidR="006E5FDC">
        <w:t xml:space="preserve"> </w:t>
      </w:r>
      <w:r w:rsidR="00374F6A">
        <w:t xml:space="preserve">polega na wykonywaniu sekwencji zapytań SQL do odpowiednich tablic, czytaniu z nich danych i tworzeniu na ich podstawie XML zawierającego te dane. </w:t>
      </w:r>
      <w:r>
        <w:t xml:space="preserve">XML, który powstaje jest </w:t>
      </w:r>
      <w:r w:rsidR="00374F6A">
        <w:t>zapisywany w tablicy KRSCI.</w:t>
      </w:r>
      <w:r w:rsidR="001B42FC" w:rsidRPr="001B42FC">
        <w:t xml:space="preserve"> </w:t>
      </w:r>
      <w:r w:rsidR="006E5FDC">
        <w:rPr>
          <w:highlight w:val="black"/>
        </w:rPr>
        <w:t>xxx xxx</w:t>
      </w:r>
      <w:r w:rsidR="00374F6A">
        <w:t>.</w:t>
      </w:r>
      <w:r w:rsidR="004F0CA4">
        <w:t xml:space="preserve"> Po wykonaniu pełnego odpisu </w:t>
      </w:r>
      <w:r>
        <w:t>klasa</w:t>
      </w:r>
      <w:r w:rsidR="004F0CA4">
        <w:t xml:space="preserve"> </w:t>
      </w:r>
      <w:r w:rsidR="006E5FDC">
        <w:rPr>
          <w:highlight w:val="black"/>
        </w:rPr>
        <w:t>xxx xxx</w:t>
      </w:r>
      <w:r w:rsidR="006E5FDC">
        <w:t xml:space="preserve"> </w:t>
      </w:r>
      <w:r>
        <w:t xml:space="preserve">zwraca odpowiedź </w:t>
      </w:r>
      <w:r w:rsidRPr="00E06F27">
        <w:rPr>
          <w:b/>
          <w:bCs/>
        </w:rPr>
        <w:t>REST</w:t>
      </w:r>
      <w:r w:rsidR="004F0CA4">
        <w:t xml:space="preserve"> do klasy </w:t>
      </w:r>
      <w:r w:rsidR="006E5FDC">
        <w:rPr>
          <w:highlight w:val="black"/>
        </w:rPr>
        <w:t xml:space="preserve">xxx </w:t>
      </w:r>
      <w:r w:rsidR="006E5FDC">
        <w:rPr>
          <w:highlight w:val="black"/>
        </w:rPr>
        <w:lastRenderedPageBreak/>
        <w:t>xxx</w:t>
      </w:r>
      <w:r w:rsidR="004F0CA4">
        <w:t>.class, do której zwraca takie dane jak: klucz do tablicy KRSCI.</w:t>
      </w:r>
      <w:r w:rsidR="001B42FC" w:rsidRPr="001B42FC">
        <w:t xml:space="preserve"> </w:t>
      </w:r>
      <w:r w:rsidR="006E5FDC">
        <w:rPr>
          <w:highlight w:val="black"/>
        </w:rPr>
        <w:t>xxx xxx</w:t>
      </w:r>
      <w:r w:rsidR="006E5FDC">
        <w:t xml:space="preserve"> </w:t>
      </w:r>
      <w:r w:rsidR="004F0CA4">
        <w:t>oraz ew. informacje o błędzie</w:t>
      </w:r>
    </w:p>
    <w:p w14:paraId="301F3496" w14:textId="41044B2C" w:rsidR="004F0CA4" w:rsidRDefault="004F0CA4" w:rsidP="00AB0A73">
      <w:pPr>
        <w:numPr>
          <w:ilvl w:val="0"/>
          <w:numId w:val="45"/>
        </w:numPr>
        <w:spacing w:after="120"/>
        <w:ind w:left="714" w:hanging="357"/>
      </w:pPr>
      <w:r>
        <w:t xml:space="preserve">Dane otrzymane z </w:t>
      </w:r>
      <w:r w:rsidR="00E06F27">
        <w:t>klasy</w:t>
      </w:r>
      <w:r>
        <w:t xml:space="preserve"> </w:t>
      </w:r>
      <w:r w:rsidR="006E5FDC">
        <w:rPr>
          <w:highlight w:val="black"/>
        </w:rPr>
        <w:t>xxx xxx</w:t>
      </w:r>
      <w:r w:rsidR="006E5FDC">
        <w:t xml:space="preserve"> </w:t>
      </w:r>
      <w:r>
        <w:t xml:space="preserve">w klasie </w:t>
      </w:r>
      <w:r w:rsidR="006E5FDC">
        <w:rPr>
          <w:highlight w:val="black"/>
        </w:rPr>
        <w:t>xxx xxx</w:t>
      </w:r>
      <w:r>
        <w:t xml:space="preserve">.class wykorzystywane są w tej samej klasie do wczytania powstałego w kroku poprzednim XML’a z odpisem z KRSCI CBD. Za wczytanie danych odpowiada program </w:t>
      </w:r>
      <w:r w:rsidR="006E5FDC">
        <w:rPr>
          <w:highlight w:val="black"/>
        </w:rPr>
        <w:t>xxx xxx</w:t>
      </w:r>
      <w:r>
        <w:t xml:space="preserve">, który zgodnie z danymi przesłanymi z </w:t>
      </w:r>
      <w:r w:rsidR="006E5FDC">
        <w:rPr>
          <w:highlight w:val="black"/>
        </w:rPr>
        <w:t>xxx xxx</w:t>
      </w:r>
      <w:r w:rsidR="006E5FDC">
        <w:t xml:space="preserve"> </w:t>
      </w:r>
      <w:r>
        <w:t xml:space="preserve">wczytuje XML odpisu z KRSCI CBD. </w:t>
      </w:r>
    </w:p>
    <w:p w14:paraId="301F3497" w14:textId="04F0F4BF" w:rsidR="004F0CA4" w:rsidRDefault="004F0CA4" w:rsidP="00AB0A73">
      <w:pPr>
        <w:numPr>
          <w:ilvl w:val="0"/>
          <w:numId w:val="45"/>
        </w:numPr>
        <w:spacing w:after="120"/>
        <w:ind w:left="714" w:hanging="357"/>
      </w:pPr>
      <w:r>
        <w:t xml:space="preserve">Tak otrzymany XML przekazywany jest z klasy </w:t>
      </w:r>
      <w:r w:rsidR="006E5FDC">
        <w:rPr>
          <w:highlight w:val="black"/>
        </w:rPr>
        <w:t>xxx xxx</w:t>
      </w:r>
      <w:r>
        <w:t xml:space="preserve">.class do klasy </w:t>
      </w:r>
      <w:r w:rsidR="006E5FDC">
        <w:rPr>
          <w:highlight w:val="black"/>
        </w:rPr>
        <w:t>xxx xxx</w:t>
      </w:r>
      <w:r>
        <w:t xml:space="preserve">.class, gdzie wywoływana jest klasa </w:t>
      </w:r>
      <w:r w:rsidR="006E5FDC">
        <w:rPr>
          <w:highlight w:val="black"/>
        </w:rPr>
        <w:t>xxx xxx</w:t>
      </w:r>
      <w:r>
        <w:t xml:space="preserve">.class z warstwy generowania wydruków odpisów </w:t>
      </w:r>
      <w:r w:rsidRPr="004F0CA4">
        <w:rPr>
          <w:b/>
        </w:rPr>
        <w:t>aram.krs.ci.druk</w:t>
      </w:r>
      <w:r w:rsidR="00827933">
        <w:t>. Klasa ta wykorzystując inne klasy warstwy wydruków generuje odpis w postaci PDF, który zostanie wykorzystany do prezentacji wyniku wykonania wniosku w przeglądarce</w:t>
      </w:r>
    </w:p>
    <w:p w14:paraId="301F3498" w14:textId="77777777" w:rsidR="00827933" w:rsidRDefault="00827933" w:rsidP="00AB0A73">
      <w:pPr>
        <w:numPr>
          <w:ilvl w:val="0"/>
          <w:numId w:val="45"/>
        </w:numPr>
        <w:spacing w:after="120"/>
        <w:ind w:left="714" w:hanging="357"/>
      </w:pPr>
      <w:r>
        <w:t xml:space="preserve">Po wykonaniu wydruku w postaci PDF servlet CIOdpisAServlet druk otrzymuje postać binarną wydruku, którą przesyła do przeglądarki w postaci strumienia, który na stacji operatora odbierany jest jako plik PDF i otwierany przez przeglądarkę Acrobat </w:t>
      </w:r>
      <w:r w:rsidR="003363A3">
        <w:t>Reader (rys. 2.5)</w:t>
      </w:r>
    </w:p>
    <w:p w14:paraId="301F3499" w14:textId="77777777" w:rsidR="003363A3" w:rsidRDefault="003363A3" w:rsidP="003363A3"/>
    <w:p w14:paraId="301F349A" w14:textId="77777777" w:rsidR="003363A3" w:rsidRDefault="00F35A7F" w:rsidP="003363A3">
      <w:r>
        <w:rPr>
          <w:noProof/>
        </w:rPr>
        <w:drawing>
          <wp:inline distT="0" distB="0" distL="0" distR="0" wp14:anchorId="301F3A44" wp14:editId="301F3A45">
            <wp:extent cx="5038725" cy="4029075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F349B" w14:textId="023EF890" w:rsidR="003363A3" w:rsidRDefault="00171ADA" w:rsidP="003363A3">
      <w:pPr>
        <w:pStyle w:val="Legenda"/>
        <w:rPr>
          <w:b w:val="0"/>
        </w:rPr>
      </w:pPr>
      <w:bookmarkStart w:id="18" w:name="_Toc30776364"/>
      <w:r>
        <w:t>Rysunek 2.</w:t>
      </w:r>
      <w:fldSimple w:instr=" SEQ Rysunek \* ARABIC \s 1 ">
        <w:r w:rsidR="00A56357">
          <w:rPr>
            <w:noProof/>
          </w:rPr>
          <w:t>5</w:t>
        </w:r>
      </w:fldSimple>
      <w:r w:rsidR="003363A3">
        <w:t xml:space="preserve">: </w:t>
      </w:r>
      <w:r w:rsidR="003363A3">
        <w:rPr>
          <w:b w:val="0"/>
        </w:rPr>
        <w:t>Odpis KRSCI w przeglądarce Acrobat Reader</w:t>
      </w:r>
      <w:bookmarkEnd w:id="18"/>
    </w:p>
    <w:p w14:paraId="301F349C" w14:textId="77777777" w:rsidR="00147971" w:rsidRDefault="00147971" w:rsidP="002A0E0B">
      <w:pPr>
        <w:pStyle w:val="Nagwek1"/>
      </w:pPr>
      <w:bookmarkStart w:id="19" w:name="_Ref216776468"/>
      <w:bookmarkStart w:id="20" w:name="_Toc30776351"/>
      <w:r>
        <w:lastRenderedPageBreak/>
        <w:t>Oprogramowanie KRSCI CBD</w:t>
      </w:r>
      <w:bookmarkEnd w:id="19"/>
      <w:bookmarkEnd w:id="20"/>
    </w:p>
    <w:p w14:paraId="693B98E1" w14:textId="77777777" w:rsidR="00931D6C" w:rsidRDefault="00931D6C" w:rsidP="00931D6C">
      <w:r>
        <w:t>W rozdziale 3 przedstawione zostaną klasy wchodzące w skład oprogramowania aplikacyjnego działającego na serwerze aplikacyjnym JBoss EAP. Oprogramowanie podzielone jest funkcjonalnie na 2 moduły:</w:t>
      </w:r>
    </w:p>
    <w:p w14:paraId="2E64D0D9" w14:textId="77777777" w:rsidR="00931D6C" w:rsidRDefault="00931D6C" w:rsidP="00931D6C">
      <w:r>
        <w:t>- moduł generowania odpisów</w:t>
      </w:r>
    </w:p>
    <w:p w14:paraId="6CACD7E4" w14:textId="77777777" w:rsidR="00931D6C" w:rsidRPr="00AC77E6" w:rsidRDefault="00931D6C" w:rsidP="00931D6C">
      <w:r>
        <w:t>- moduł programów pozostałych</w:t>
      </w:r>
    </w:p>
    <w:p w14:paraId="3DE33579" w14:textId="77777777" w:rsidR="00931D6C" w:rsidRDefault="00931D6C" w:rsidP="00931D6C">
      <w:pPr>
        <w:pStyle w:val="Nagwek2"/>
        <w:numPr>
          <w:ilvl w:val="1"/>
          <w:numId w:val="4"/>
        </w:numPr>
      </w:pPr>
      <w:bookmarkStart w:id="21" w:name="_Toc30776352"/>
      <w:r>
        <w:t>Moduł wydawania odpisów</w:t>
      </w:r>
      <w:bookmarkEnd w:id="21"/>
    </w:p>
    <w:p w14:paraId="50872F4F" w14:textId="77777777" w:rsidR="00931D6C" w:rsidRDefault="00931D6C" w:rsidP="00931D6C">
      <w:pPr>
        <w:pStyle w:val="Tekstpodstawowy"/>
      </w:pPr>
    </w:p>
    <w:p w14:paraId="6D2EC70F" w14:textId="77777777" w:rsidR="00931D6C" w:rsidRDefault="00931D6C" w:rsidP="00931D6C">
      <w:r>
        <w:t xml:space="preserve">Moduł wydawania odpisów składa się klas </w:t>
      </w:r>
      <w:r>
        <w:rPr>
          <w:b/>
        </w:rPr>
        <w:t>OdpisPelnyProgram</w:t>
      </w:r>
      <w:r>
        <w:t xml:space="preserve"> , O</w:t>
      </w:r>
      <w:r>
        <w:rPr>
          <w:b/>
        </w:rPr>
        <w:t>dpisAktualnyProgram</w:t>
      </w:r>
      <w:r>
        <w:t xml:space="preserve"> , </w:t>
      </w:r>
      <w:r w:rsidRPr="002979A1">
        <w:rPr>
          <w:b/>
          <w:bCs/>
        </w:rPr>
        <w:t>OdpisPelnyRDN</w:t>
      </w:r>
      <w:r>
        <w:t xml:space="preserve"> , </w:t>
      </w:r>
      <w:r w:rsidRPr="002979A1">
        <w:rPr>
          <w:b/>
          <w:bCs/>
        </w:rPr>
        <w:t>OdpisAktualnyRDN</w:t>
      </w:r>
      <w:r>
        <w:t xml:space="preserve"> oraz </w:t>
      </w:r>
      <w:r>
        <w:rPr>
          <w:b/>
        </w:rPr>
        <w:t>DxRyGenerator</w:t>
      </w:r>
      <w:r>
        <w:t xml:space="preserve"> , </w:t>
      </w:r>
      <w:r>
        <w:rPr>
          <w:b/>
        </w:rPr>
        <w:t>OdpisADzialXGenerator</w:t>
      </w:r>
      <w:r>
        <w:t xml:space="preserve"> , </w:t>
      </w:r>
      <w:r w:rsidRPr="001D5349">
        <w:rPr>
          <w:b/>
          <w:bCs/>
        </w:rPr>
        <w:t>RDNRyGenerator</w:t>
      </w:r>
      <w:r>
        <w:t xml:space="preserve"> gdzie x – numer kolejnych programów od 1 do 6 oraz y oznacza kolejne działy  )</w:t>
      </w:r>
    </w:p>
    <w:p w14:paraId="369770BA" w14:textId="77777777" w:rsidR="00931D6C" w:rsidRDefault="00931D6C" w:rsidP="00931D6C"/>
    <w:p w14:paraId="6ACC6729" w14:textId="77777777" w:rsidR="00931D6C" w:rsidRDefault="00931D6C" w:rsidP="00931D6C">
      <w:r>
        <w:t xml:space="preserve">Głównymi programami wywoływanymi przez moduł biznesowy aplikacji KRSCI są programy </w:t>
      </w:r>
      <w:r>
        <w:rPr>
          <w:b/>
        </w:rPr>
        <w:t>OdpisPelnyProgram</w:t>
      </w:r>
      <w:r>
        <w:t xml:space="preserve"> i </w:t>
      </w:r>
      <w:r w:rsidRPr="00D11D4C">
        <w:rPr>
          <w:b/>
          <w:bCs/>
        </w:rPr>
        <w:t>OdpisAktualnyProgram</w:t>
      </w:r>
      <w:r>
        <w:t>.</w:t>
      </w:r>
    </w:p>
    <w:p w14:paraId="3E9E76B2" w14:textId="77777777" w:rsidR="00931D6C" w:rsidRDefault="00931D6C" w:rsidP="00931D6C">
      <w:r>
        <w:t>Programy te wywołują kolejno podprogramy:</w:t>
      </w:r>
    </w:p>
    <w:p w14:paraId="603C6C98" w14:textId="77777777" w:rsidR="00931D6C" w:rsidRDefault="00931D6C" w:rsidP="00931D6C"/>
    <w:p w14:paraId="091EEC92" w14:textId="77777777" w:rsidR="00931D6C" w:rsidRDefault="00931D6C" w:rsidP="00931D6C">
      <w:r>
        <w:rPr>
          <w:b/>
        </w:rPr>
        <w:t>OdpisPelnyProgram</w:t>
      </w:r>
      <w:r>
        <w:t>:</w:t>
      </w:r>
    </w:p>
    <w:p w14:paraId="02665F5B" w14:textId="77777777" w:rsidR="00931D6C" w:rsidRDefault="00931D6C" w:rsidP="00931D6C"/>
    <w:p w14:paraId="2C64D005" w14:textId="77777777" w:rsidR="00931D6C" w:rsidRDefault="00931D6C" w:rsidP="00931D6C"/>
    <w:p w14:paraId="328D1EDF" w14:textId="77777777" w:rsidR="00931D6C" w:rsidRDefault="00931D6C" w:rsidP="00931D6C">
      <w:r>
        <w:t>- D1Generator – dział I odpisu pełnego</w:t>
      </w:r>
    </w:p>
    <w:p w14:paraId="6AE60D54" w14:textId="77777777" w:rsidR="00931D6C" w:rsidRDefault="00931D6C" w:rsidP="00931D6C">
      <w:r>
        <w:t>- D2Generator – dział II odpisu pełnego</w:t>
      </w:r>
    </w:p>
    <w:p w14:paraId="169A31D3" w14:textId="77777777" w:rsidR="00931D6C" w:rsidRDefault="00931D6C" w:rsidP="00931D6C">
      <w:r>
        <w:t>- D3Generator – dział III odpisu pełnego</w:t>
      </w:r>
    </w:p>
    <w:p w14:paraId="34762B1E" w14:textId="77777777" w:rsidR="00931D6C" w:rsidRDefault="00931D6C" w:rsidP="00931D6C">
      <w:r>
        <w:t>- D4Generator – dział IV odpisu pełnego</w:t>
      </w:r>
    </w:p>
    <w:p w14:paraId="3460F1F8" w14:textId="77777777" w:rsidR="00931D6C" w:rsidRDefault="00931D6C" w:rsidP="00931D6C">
      <w:r>
        <w:t>- D5Generator – dział V odpisu pełnego</w:t>
      </w:r>
    </w:p>
    <w:p w14:paraId="062F894B" w14:textId="77777777" w:rsidR="00931D6C" w:rsidRDefault="00931D6C" w:rsidP="00931D6C">
      <w:r>
        <w:t>- D6Generator – dział VI odpisu pełnego</w:t>
      </w:r>
    </w:p>
    <w:p w14:paraId="68B2BFAF" w14:textId="77777777" w:rsidR="00931D6C" w:rsidRDefault="00931D6C" w:rsidP="00931D6C">
      <w:r>
        <w:t>- OdpisPelnyNaglowekProgram – generator naglówka</w:t>
      </w:r>
    </w:p>
    <w:p w14:paraId="2C709AAE" w14:textId="77777777" w:rsidR="00931D6C" w:rsidRDefault="00931D6C" w:rsidP="00931D6C">
      <w:r>
        <w:t>- OdpisPelnyRdn – odpis pełny z RDN</w:t>
      </w:r>
    </w:p>
    <w:p w14:paraId="76EAD395" w14:textId="77777777" w:rsidR="00931D6C" w:rsidRDefault="00931D6C" w:rsidP="00931D6C"/>
    <w:p w14:paraId="29C3FB2F" w14:textId="0ACB89BA" w:rsidR="00931D6C" w:rsidRDefault="00931D6C" w:rsidP="00931D6C">
      <w:r>
        <w:rPr>
          <w:b/>
        </w:rPr>
        <w:t>Odpis</w:t>
      </w:r>
      <w:r w:rsidR="00B4305E">
        <w:rPr>
          <w:b/>
        </w:rPr>
        <w:t>Aktualny</w:t>
      </w:r>
      <w:r>
        <w:rPr>
          <w:b/>
        </w:rPr>
        <w:t>Program</w:t>
      </w:r>
      <w:r>
        <w:t>:</w:t>
      </w:r>
    </w:p>
    <w:p w14:paraId="5E87FDE2" w14:textId="77777777" w:rsidR="00931D6C" w:rsidRDefault="00931D6C" w:rsidP="00931D6C"/>
    <w:p w14:paraId="2223AFB4" w14:textId="77777777" w:rsidR="00931D6C" w:rsidRDefault="00931D6C" w:rsidP="00931D6C">
      <w:r>
        <w:t>- OdpisADzial1Program – dział I odpisu aktualnego</w:t>
      </w:r>
    </w:p>
    <w:p w14:paraId="4E1855BF" w14:textId="77777777" w:rsidR="00931D6C" w:rsidRDefault="00931D6C" w:rsidP="00931D6C">
      <w:r>
        <w:t>- OdpisADzial2Program – dział II odpisu aktualnego</w:t>
      </w:r>
    </w:p>
    <w:p w14:paraId="169E538F" w14:textId="77777777" w:rsidR="00931D6C" w:rsidRDefault="00931D6C" w:rsidP="00931D6C">
      <w:r>
        <w:t>- OdpisADzial3Program – dział III odpisu aktualnego</w:t>
      </w:r>
    </w:p>
    <w:p w14:paraId="52F86040" w14:textId="77777777" w:rsidR="00931D6C" w:rsidRDefault="00931D6C" w:rsidP="00931D6C">
      <w:r>
        <w:t>- OdpisADzial4Program – dział IV odpisu aktualnego</w:t>
      </w:r>
    </w:p>
    <w:p w14:paraId="1D916625" w14:textId="77777777" w:rsidR="00931D6C" w:rsidRDefault="00931D6C" w:rsidP="00931D6C">
      <w:r>
        <w:t>- OdpisADzial5Program – dział V odpisu aktualnego</w:t>
      </w:r>
    </w:p>
    <w:p w14:paraId="6E086CAF" w14:textId="77777777" w:rsidR="00931D6C" w:rsidRDefault="00931D6C" w:rsidP="00931D6C">
      <w:r>
        <w:t>- OdpisADzial6Program – dział VI odpisu aktualnego</w:t>
      </w:r>
    </w:p>
    <w:p w14:paraId="543E6E35" w14:textId="77777777" w:rsidR="00931D6C" w:rsidRDefault="00931D6C" w:rsidP="00931D6C">
      <w:r>
        <w:t>- OdpisAktualnyNAglowekProgram – generator naglówka</w:t>
      </w:r>
    </w:p>
    <w:p w14:paraId="7A16D22C" w14:textId="77777777" w:rsidR="00931D6C" w:rsidRDefault="00931D6C" w:rsidP="00931D6C">
      <w:r>
        <w:t>- OdpisAktualnyRdn – odpis aktualny z RDN</w:t>
      </w:r>
    </w:p>
    <w:p w14:paraId="5889E9E7" w14:textId="77777777" w:rsidR="00931D6C" w:rsidRDefault="00931D6C" w:rsidP="00931D6C"/>
    <w:p w14:paraId="3DDF2FF0" w14:textId="77777777" w:rsidR="00931D6C" w:rsidRDefault="00931D6C" w:rsidP="00931D6C">
      <w:r>
        <w:t>Klasy wydawania odpisów wykonują zapytania SQL w bazie KRS CBD i na ich podstawie tworzą XML.</w:t>
      </w:r>
    </w:p>
    <w:p w14:paraId="363EEF0B" w14:textId="77777777" w:rsidR="00931D6C" w:rsidRDefault="00931D6C" w:rsidP="00931D6C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50"/>
        <w:gridCol w:w="4379"/>
      </w:tblGrid>
      <w:tr w:rsidR="00B4305E" w14:paraId="3226F4BB" w14:textId="77777777" w:rsidTr="00B4305E">
        <w:tc>
          <w:tcPr>
            <w:tcW w:w="2450" w:type="dxa"/>
            <w:shd w:val="clear" w:color="auto" w:fill="D9D9D9"/>
          </w:tcPr>
          <w:p w14:paraId="27653F35" w14:textId="77777777" w:rsidR="00B4305E" w:rsidRDefault="00B4305E" w:rsidP="00764E47">
            <w:r>
              <w:t>Nazwa programu</w:t>
            </w:r>
          </w:p>
        </w:tc>
        <w:tc>
          <w:tcPr>
            <w:tcW w:w="4379" w:type="dxa"/>
            <w:shd w:val="clear" w:color="auto" w:fill="D9D9D9"/>
          </w:tcPr>
          <w:p w14:paraId="3224358B" w14:textId="77777777" w:rsidR="00B4305E" w:rsidRDefault="00B4305E" w:rsidP="00764E47">
            <w:r>
              <w:t>Opis</w:t>
            </w:r>
          </w:p>
        </w:tc>
      </w:tr>
      <w:tr w:rsidR="00B4305E" w14:paraId="3F65E07A" w14:textId="77777777" w:rsidTr="00B4305E">
        <w:tc>
          <w:tcPr>
            <w:tcW w:w="2450" w:type="dxa"/>
            <w:shd w:val="clear" w:color="auto" w:fill="auto"/>
          </w:tcPr>
          <w:p w14:paraId="1B877E9B" w14:textId="32C086AA" w:rsidR="00B4305E" w:rsidRDefault="00B4305E" w:rsidP="00764E47"/>
        </w:tc>
        <w:tc>
          <w:tcPr>
            <w:tcW w:w="4379" w:type="dxa"/>
            <w:shd w:val="clear" w:color="auto" w:fill="auto"/>
          </w:tcPr>
          <w:p w14:paraId="7543A6E0" w14:textId="50E620E8" w:rsidR="00B4305E" w:rsidRDefault="001F3F52" w:rsidP="00764E47">
            <w:r>
              <w:t>Klasa</w:t>
            </w:r>
            <w:r w:rsidR="00B4305E">
              <w:t xml:space="preserve"> główn</w:t>
            </w:r>
            <w:r>
              <w:t>a</w:t>
            </w:r>
            <w:r w:rsidR="00B4305E">
              <w:t xml:space="preserve"> tworzenia odpisu pełnego wywoływany z poziomu aplikacji KRSCI WEB. Wywołuje on kolejne </w:t>
            </w:r>
            <w:r>
              <w:t>klasy</w:t>
            </w:r>
            <w:r w:rsidR="00B4305E">
              <w:t xml:space="preserve"> w celu utworzenia XML odpisu pełnego.</w:t>
            </w:r>
          </w:p>
        </w:tc>
      </w:tr>
      <w:tr w:rsidR="00B4305E" w14:paraId="4ECACB28" w14:textId="77777777" w:rsidTr="00B4305E">
        <w:tc>
          <w:tcPr>
            <w:tcW w:w="2450" w:type="dxa"/>
            <w:shd w:val="clear" w:color="auto" w:fill="auto"/>
          </w:tcPr>
          <w:p w14:paraId="426180F6" w14:textId="1EFAE37A" w:rsidR="00B4305E" w:rsidRDefault="00B4305E" w:rsidP="00764E47"/>
        </w:tc>
        <w:tc>
          <w:tcPr>
            <w:tcW w:w="4379" w:type="dxa"/>
            <w:shd w:val="clear" w:color="auto" w:fill="auto"/>
          </w:tcPr>
          <w:p w14:paraId="76AC65D0" w14:textId="77777777" w:rsidR="00B4305E" w:rsidRDefault="00B4305E" w:rsidP="00764E47">
            <w:r>
              <w:t>Wykonanie odpisu pełnego dla działu I</w:t>
            </w:r>
          </w:p>
        </w:tc>
      </w:tr>
      <w:tr w:rsidR="00B4305E" w14:paraId="579FB300" w14:textId="77777777" w:rsidTr="00B4305E">
        <w:tc>
          <w:tcPr>
            <w:tcW w:w="2450" w:type="dxa"/>
            <w:shd w:val="clear" w:color="auto" w:fill="auto"/>
          </w:tcPr>
          <w:p w14:paraId="54E09B44" w14:textId="19F5903F" w:rsidR="00B4305E" w:rsidRDefault="00B4305E" w:rsidP="00764E47"/>
        </w:tc>
        <w:tc>
          <w:tcPr>
            <w:tcW w:w="4379" w:type="dxa"/>
            <w:shd w:val="clear" w:color="auto" w:fill="auto"/>
          </w:tcPr>
          <w:p w14:paraId="7B1B0BC6" w14:textId="77777777" w:rsidR="00B4305E" w:rsidRDefault="00B4305E" w:rsidP="00764E47">
            <w:r>
              <w:t>Wykonanie odpisu pełnego dla działu II</w:t>
            </w:r>
          </w:p>
        </w:tc>
      </w:tr>
      <w:tr w:rsidR="00B4305E" w14:paraId="44C20933" w14:textId="77777777" w:rsidTr="00B4305E">
        <w:tc>
          <w:tcPr>
            <w:tcW w:w="2450" w:type="dxa"/>
            <w:shd w:val="clear" w:color="auto" w:fill="auto"/>
          </w:tcPr>
          <w:p w14:paraId="24A2DB72" w14:textId="7CAB7AF4" w:rsidR="00B4305E" w:rsidRDefault="00B4305E" w:rsidP="00764E47"/>
        </w:tc>
        <w:tc>
          <w:tcPr>
            <w:tcW w:w="4379" w:type="dxa"/>
            <w:shd w:val="clear" w:color="auto" w:fill="auto"/>
          </w:tcPr>
          <w:p w14:paraId="4951088E" w14:textId="77777777" w:rsidR="00B4305E" w:rsidRDefault="00B4305E" w:rsidP="00764E47">
            <w:r>
              <w:t>Wykonanie odpisu pełnego dla działu III</w:t>
            </w:r>
          </w:p>
        </w:tc>
      </w:tr>
      <w:tr w:rsidR="00B4305E" w14:paraId="5CC655A7" w14:textId="77777777" w:rsidTr="00B4305E">
        <w:tc>
          <w:tcPr>
            <w:tcW w:w="2450" w:type="dxa"/>
            <w:shd w:val="clear" w:color="auto" w:fill="auto"/>
          </w:tcPr>
          <w:p w14:paraId="62E7CCA8" w14:textId="5998DA13" w:rsidR="00B4305E" w:rsidRDefault="00B4305E" w:rsidP="00764E47"/>
        </w:tc>
        <w:tc>
          <w:tcPr>
            <w:tcW w:w="4379" w:type="dxa"/>
            <w:shd w:val="clear" w:color="auto" w:fill="auto"/>
          </w:tcPr>
          <w:p w14:paraId="1C46A220" w14:textId="77777777" w:rsidR="00B4305E" w:rsidRDefault="00B4305E" w:rsidP="00764E47">
            <w:r>
              <w:t>Wykonanie odpisu pełnego dla działu IV</w:t>
            </w:r>
          </w:p>
        </w:tc>
      </w:tr>
      <w:tr w:rsidR="00B4305E" w14:paraId="1B75CFF4" w14:textId="77777777" w:rsidTr="00B4305E">
        <w:tc>
          <w:tcPr>
            <w:tcW w:w="2450" w:type="dxa"/>
            <w:shd w:val="clear" w:color="auto" w:fill="auto"/>
          </w:tcPr>
          <w:p w14:paraId="3FD0D211" w14:textId="57F2F96C" w:rsidR="00B4305E" w:rsidRDefault="00B4305E" w:rsidP="00764E47"/>
        </w:tc>
        <w:tc>
          <w:tcPr>
            <w:tcW w:w="4379" w:type="dxa"/>
            <w:shd w:val="clear" w:color="auto" w:fill="auto"/>
          </w:tcPr>
          <w:p w14:paraId="2C60DFC8" w14:textId="77777777" w:rsidR="00B4305E" w:rsidRDefault="00B4305E" w:rsidP="00764E47">
            <w:r>
              <w:t>Wykonanie odpisu pełnego dla działu V</w:t>
            </w:r>
          </w:p>
        </w:tc>
      </w:tr>
      <w:tr w:rsidR="00B4305E" w14:paraId="614F7313" w14:textId="77777777" w:rsidTr="00B4305E">
        <w:tc>
          <w:tcPr>
            <w:tcW w:w="2450" w:type="dxa"/>
            <w:shd w:val="clear" w:color="auto" w:fill="auto"/>
          </w:tcPr>
          <w:p w14:paraId="11B78462" w14:textId="1F577B01" w:rsidR="00B4305E" w:rsidRDefault="00B4305E" w:rsidP="00764E47"/>
        </w:tc>
        <w:tc>
          <w:tcPr>
            <w:tcW w:w="4379" w:type="dxa"/>
            <w:shd w:val="clear" w:color="auto" w:fill="auto"/>
          </w:tcPr>
          <w:p w14:paraId="65E37013" w14:textId="77777777" w:rsidR="00B4305E" w:rsidRDefault="00B4305E" w:rsidP="00764E47">
            <w:r>
              <w:t>Wykonanie odpisu pełnego dla działu VI</w:t>
            </w:r>
          </w:p>
        </w:tc>
      </w:tr>
      <w:tr w:rsidR="00B4305E" w14:paraId="2E95C442" w14:textId="77777777" w:rsidTr="00B4305E">
        <w:tc>
          <w:tcPr>
            <w:tcW w:w="2450" w:type="dxa"/>
            <w:shd w:val="clear" w:color="auto" w:fill="auto"/>
          </w:tcPr>
          <w:p w14:paraId="3FFE8881" w14:textId="7A1695E0" w:rsidR="00B4305E" w:rsidRDefault="00B4305E" w:rsidP="00764E47"/>
        </w:tc>
        <w:tc>
          <w:tcPr>
            <w:tcW w:w="4379" w:type="dxa"/>
            <w:shd w:val="clear" w:color="auto" w:fill="auto"/>
          </w:tcPr>
          <w:p w14:paraId="5B74E583" w14:textId="77777777" w:rsidR="00B4305E" w:rsidRDefault="00B4305E" w:rsidP="00764E47">
            <w:r>
              <w:t>Wykonanie odpisu pełnego dla RDN</w:t>
            </w:r>
          </w:p>
        </w:tc>
      </w:tr>
      <w:tr w:rsidR="00B4305E" w14:paraId="78587B16" w14:textId="77777777" w:rsidTr="00B4305E">
        <w:tc>
          <w:tcPr>
            <w:tcW w:w="2450" w:type="dxa"/>
            <w:shd w:val="clear" w:color="auto" w:fill="auto"/>
          </w:tcPr>
          <w:p w14:paraId="312FAE79" w14:textId="4F809B46" w:rsidR="00B4305E" w:rsidRDefault="00B4305E" w:rsidP="00764E47"/>
        </w:tc>
        <w:tc>
          <w:tcPr>
            <w:tcW w:w="4379" w:type="dxa"/>
            <w:shd w:val="clear" w:color="auto" w:fill="auto"/>
          </w:tcPr>
          <w:p w14:paraId="3171DDD8" w14:textId="77777777" w:rsidR="00B4305E" w:rsidRDefault="00B4305E" w:rsidP="00764E47">
            <w:r>
              <w:t>Wykonuje Naglowek odpisu pełnego</w:t>
            </w:r>
          </w:p>
        </w:tc>
      </w:tr>
      <w:tr w:rsidR="00B4305E" w14:paraId="316197DF" w14:textId="77777777" w:rsidTr="00B4305E">
        <w:tc>
          <w:tcPr>
            <w:tcW w:w="2450" w:type="dxa"/>
            <w:shd w:val="clear" w:color="auto" w:fill="auto"/>
          </w:tcPr>
          <w:p w14:paraId="6EE6120C" w14:textId="13D1B1A9" w:rsidR="00B4305E" w:rsidRDefault="00B4305E" w:rsidP="00764E47"/>
        </w:tc>
        <w:tc>
          <w:tcPr>
            <w:tcW w:w="4379" w:type="dxa"/>
            <w:shd w:val="clear" w:color="auto" w:fill="auto"/>
          </w:tcPr>
          <w:p w14:paraId="7E201F66" w14:textId="5B4809D5" w:rsidR="00B4305E" w:rsidRDefault="001F3F52" w:rsidP="00764E47">
            <w:r>
              <w:t>Klasa</w:t>
            </w:r>
            <w:r w:rsidR="00B4305E">
              <w:t xml:space="preserve"> główn</w:t>
            </w:r>
            <w:r>
              <w:t>a</w:t>
            </w:r>
            <w:r w:rsidR="00B4305E">
              <w:t xml:space="preserve"> tworzenia odpisu aktualnego wywoływany z poziomu aplikacji KRSCI WEB. Wywołuje on kolejne </w:t>
            </w:r>
            <w:r>
              <w:t>klasy</w:t>
            </w:r>
            <w:r w:rsidR="00B4305E">
              <w:t xml:space="preserve"> w celu utworzenia XML odpisu aktualnego.</w:t>
            </w:r>
          </w:p>
        </w:tc>
      </w:tr>
      <w:tr w:rsidR="00B4305E" w14:paraId="13A1652F" w14:textId="77777777" w:rsidTr="00B4305E">
        <w:tc>
          <w:tcPr>
            <w:tcW w:w="2450" w:type="dxa"/>
            <w:shd w:val="clear" w:color="auto" w:fill="auto"/>
          </w:tcPr>
          <w:p w14:paraId="080C1DC2" w14:textId="6E996314" w:rsidR="00B4305E" w:rsidRDefault="00B4305E" w:rsidP="00764E47"/>
        </w:tc>
        <w:tc>
          <w:tcPr>
            <w:tcW w:w="4379" w:type="dxa"/>
            <w:shd w:val="clear" w:color="auto" w:fill="auto"/>
          </w:tcPr>
          <w:p w14:paraId="10CFEC1A" w14:textId="77777777" w:rsidR="00B4305E" w:rsidRDefault="00B4305E" w:rsidP="00764E47">
            <w:r>
              <w:t>Wykonanie odpisu aktualnego dla działu I</w:t>
            </w:r>
          </w:p>
        </w:tc>
      </w:tr>
      <w:tr w:rsidR="00B4305E" w14:paraId="620C2671" w14:textId="77777777" w:rsidTr="00B4305E">
        <w:tc>
          <w:tcPr>
            <w:tcW w:w="2450" w:type="dxa"/>
            <w:shd w:val="clear" w:color="auto" w:fill="auto"/>
          </w:tcPr>
          <w:p w14:paraId="31B37758" w14:textId="0D7AE96F" w:rsidR="00B4305E" w:rsidRDefault="00B4305E" w:rsidP="00764E47"/>
        </w:tc>
        <w:tc>
          <w:tcPr>
            <w:tcW w:w="4379" w:type="dxa"/>
            <w:shd w:val="clear" w:color="auto" w:fill="auto"/>
          </w:tcPr>
          <w:p w14:paraId="1CE04036" w14:textId="77777777" w:rsidR="00B4305E" w:rsidRDefault="00B4305E" w:rsidP="00764E47">
            <w:r>
              <w:t>Wykonanie odpisu aktualnego dla działu II</w:t>
            </w:r>
          </w:p>
        </w:tc>
      </w:tr>
      <w:tr w:rsidR="00B4305E" w14:paraId="26F316FA" w14:textId="77777777" w:rsidTr="00B4305E">
        <w:tc>
          <w:tcPr>
            <w:tcW w:w="2450" w:type="dxa"/>
            <w:shd w:val="clear" w:color="auto" w:fill="auto"/>
          </w:tcPr>
          <w:p w14:paraId="072B9A31" w14:textId="3F5A01D8" w:rsidR="00B4305E" w:rsidRDefault="00B4305E" w:rsidP="00764E47"/>
        </w:tc>
        <w:tc>
          <w:tcPr>
            <w:tcW w:w="4379" w:type="dxa"/>
            <w:shd w:val="clear" w:color="auto" w:fill="auto"/>
          </w:tcPr>
          <w:p w14:paraId="21AA8D15" w14:textId="77777777" w:rsidR="00B4305E" w:rsidRDefault="00B4305E" w:rsidP="00764E47">
            <w:r>
              <w:t>Wykonanie odpisu aktualnego dla działu III</w:t>
            </w:r>
          </w:p>
        </w:tc>
      </w:tr>
      <w:tr w:rsidR="00B4305E" w14:paraId="40C5A2BA" w14:textId="77777777" w:rsidTr="00B4305E">
        <w:tc>
          <w:tcPr>
            <w:tcW w:w="2450" w:type="dxa"/>
            <w:shd w:val="clear" w:color="auto" w:fill="auto"/>
          </w:tcPr>
          <w:p w14:paraId="56C53F13" w14:textId="7B058FFC" w:rsidR="00B4305E" w:rsidRDefault="00B4305E" w:rsidP="00764E47"/>
        </w:tc>
        <w:tc>
          <w:tcPr>
            <w:tcW w:w="4379" w:type="dxa"/>
            <w:shd w:val="clear" w:color="auto" w:fill="auto"/>
          </w:tcPr>
          <w:p w14:paraId="05B30B50" w14:textId="77777777" w:rsidR="00B4305E" w:rsidRDefault="00B4305E" w:rsidP="00764E47">
            <w:r>
              <w:t>Wykonanie odpisu aktualnego dla działu IV</w:t>
            </w:r>
          </w:p>
        </w:tc>
      </w:tr>
      <w:tr w:rsidR="00B4305E" w14:paraId="442F0801" w14:textId="77777777" w:rsidTr="00B4305E">
        <w:tc>
          <w:tcPr>
            <w:tcW w:w="2450" w:type="dxa"/>
            <w:shd w:val="clear" w:color="auto" w:fill="auto"/>
          </w:tcPr>
          <w:p w14:paraId="790088EB" w14:textId="1F71B28E" w:rsidR="00B4305E" w:rsidRDefault="00B4305E" w:rsidP="00764E47"/>
        </w:tc>
        <w:tc>
          <w:tcPr>
            <w:tcW w:w="4379" w:type="dxa"/>
            <w:shd w:val="clear" w:color="auto" w:fill="auto"/>
          </w:tcPr>
          <w:p w14:paraId="7DF1E6C5" w14:textId="77777777" w:rsidR="00B4305E" w:rsidRDefault="00B4305E" w:rsidP="00764E47">
            <w:r>
              <w:t>Wykonanie odpisu aktualnego dla działu V</w:t>
            </w:r>
          </w:p>
        </w:tc>
      </w:tr>
      <w:tr w:rsidR="00B4305E" w14:paraId="04CC4102" w14:textId="77777777" w:rsidTr="00B4305E">
        <w:tc>
          <w:tcPr>
            <w:tcW w:w="2450" w:type="dxa"/>
            <w:shd w:val="clear" w:color="auto" w:fill="auto"/>
          </w:tcPr>
          <w:p w14:paraId="5B52F2B1" w14:textId="67DBBCBD" w:rsidR="00B4305E" w:rsidRDefault="00B4305E" w:rsidP="00764E47"/>
        </w:tc>
        <w:tc>
          <w:tcPr>
            <w:tcW w:w="4379" w:type="dxa"/>
            <w:shd w:val="clear" w:color="auto" w:fill="auto"/>
          </w:tcPr>
          <w:p w14:paraId="50A92A65" w14:textId="77777777" w:rsidR="00B4305E" w:rsidRDefault="00B4305E" w:rsidP="00764E47">
            <w:r>
              <w:t>Wykonanie odpisu aktualnego dla działu VI</w:t>
            </w:r>
          </w:p>
        </w:tc>
      </w:tr>
      <w:tr w:rsidR="00B4305E" w14:paraId="29FF38B2" w14:textId="77777777" w:rsidTr="00B4305E">
        <w:tc>
          <w:tcPr>
            <w:tcW w:w="2450" w:type="dxa"/>
            <w:shd w:val="clear" w:color="auto" w:fill="auto"/>
          </w:tcPr>
          <w:p w14:paraId="6AE7B40B" w14:textId="73E47F9D" w:rsidR="00B4305E" w:rsidRDefault="00B4305E" w:rsidP="00764E47"/>
        </w:tc>
        <w:tc>
          <w:tcPr>
            <w:tcW w:w="4379" w:type="dxa"/>
            <w:shd w:val="clear" w:color="auto" w:fill="auto"/>
          </w:tcPr>
          <w:p w14:paraId="67F7D6FB" w14:textId="77777777" w:rsidR="00B4305E" w:rsidRDefault="00B4305E" w:rsidP="00764E47">
            <w:r>
              <w:t>Wykonuje Naglowek odpisu aktualnego</w:t>
            </w:r>
          </w:p>
        </w:tc>
      </w:tr>
      <w:tr w:rsidR="00B4305E" w14:paraId="108D3BAF" w14:textId="77777777" w:rsidTr="00B4305E">
        <w:tc>
          <w:tcPr>
            <w:tcW w:w="2450" w:type="dxa"/>
            <w:shd w:val="clear" w:color="auto" w:fill="auto"/>
          </w:tcPr>
          <w:p w14:paraId="3F2ED284" w14:textId="2000ABE3" w:rsidR="00B4305E" w:rsidRDefault="00B4305E" w:rsidP="00764E47"/>
        </w:tc>
        <w:tc>
          <w:tcPr>
            <w:tcW w:w="4379" w:type="dxa"/>
            <w:shd w:val="clear" w:color="auto" w:fill="auto"/>
          </w:tcPr>
          <w:p w14:paraId="27234EA8" w14:textId="77777777" w:rsidR="00B4305E" w:rsidRDefault="00B4305E" w:rsidP="00764E47">
            <w:r>
              <w:t>Wykonanie odpisu aktualnego dla RDN</w:t>
            </w:r>
          </w:p>
        </w:tc>
      </w:tr>
    </w:tbl>
    <w:p w14:paraId="153758FB" w14:textId="39300869" w:rsidR="00931D6C" w:rsidRDefault="00931D6C" w:rsidP="00931D6C">
      <w:pPr>
        <w:pStyle w:val="Legenda"/>
      </w:pPr>
      <w:bookmarkStart w:id="22" w:name="_Toc109100043"/>
      <w:bookmarkStart w:id="23" w:name="_Toc30776365"/>
      <w:r>
        <w:t xml:space="preserve">Tabela </w:t>
      </w:r>
      <w:fldSimple w:instr=" STYLEREF 1 \s ">
        <w:r w:rsidR="00A56357">
          <w:rPr>
            <w:noProof/>
          </w:rPr>
          <w:t>3</w:t>
        </w:r>
      </w:fldSimple>
      <w:r>
        <w:t>.</w:t>
      </w:r>
      <w:fldSimple w:instr=" SEQ Tabela \* ARABIC \s 1 ">
        <w:r w:rsidR="00A56357">
          <w:rPr>
            <w:noProof/>
          </w:rPr>
          <w:t>1</w:t>
        </w:r>
      </w:fldSimple>
      <w:r>
        <w:t xml:space="preserve">: </w:t>
      </w:r>
      <w:bookmarkEnd w:id="22"/>
      <w:r>
        <w:rPr>
          <w:b w:val="0"/>
          <w:bCs/>
        </w:rPr>
        <w:t xml:space="preserve">Wykaz programów </w:t>
      </w:r>
      <w:r w:rsidR="00B4305E">
        <w:rPr>
          <w:b w:val="0"/>
          <w:bCs/>
        </w:rPr>
        <w:t>głównych klas</w:t>
      </w:r>
      <w:r>
        <w:rPr>
          <w:b w:val="0"/>
          <w:bCs/>
        </w:rPr>
        <w:t xml:space="preserve"> modułu </w:t>
      </w:r>
      <w:r w:rsidR="00B4305E">
        <w:rPr>
          <w:b w:val="0"/>
          <w:bCs/>
        </w:rPr>
        <w:t>generowania</w:t>
      </w:r>
      <w:r>
        <w:rPr>
          <w:b w:val="0"/>
          <w:bCs/>
        </w:rPr>
        <w:t xml:space="preserve"> odpisów.</w:t>
      </w:r>
      <w:bookmarkEnd w:id="23"/>
    </w:p>
    <w:p w14:paraId="075D55B3" w14:textId="77777777" w:rsidR="00931D6C" w:rsidRDefault="00931D6C" w:rsidP="00931D6C"/>
    <w:p w14:paraId="22AD7691" w14:textId="77777777" w:rsidR="00931D6C" w:rsidRDefault="00931D6C" w:rsidP="00931D6C"/>
    <w:p w14:paraId="73AA578A" w14:textId="77777777" w:rsidR="00931D6C" w:rsidRDefault="00931D6C" w:rsidP="00931D6C"/>
    <w:p w14:paraId="68ED322E" w14:textId="77777777" w:rsidR="00931D6C" w:rsidRDefault="00931D6C" w:rsidP="00931D6C"/>
    <w:p w14:paraId="6EAB0206" w14:textId="77777777" w:rsidR="00931D6C" w:rsidRDefault="00931D6C" w:rsidP="00931D6C"/>
    <w:p w14:paraId="31798EED" w14:textId="77777777" w:rsidR="00931D6C" w:rsidRDefault="00931D6C" w:rsidP="00931D6C"/>
    <w:p w14:paraId="1F6CDF8F" w14:textId="77777777" w:rsidR="00931D6C" w:rsidRDefault="00931D6C" w:rsidP="00931D6C"/>
    <w:p w14:paraId="2EC9330A" w14:textId="77777777" w:rsidR="00931D6C" w:rsidRDefault="00931D6C" w:rsidP="00931D6C"/>
    <w:p w14:paraId="77B7C20C" w14:textId="77777777" w:rsidR="00931D6C" w:rsidRDefault="00931D6C" w:rsidP="00931D6C"/>
    <w:p w14:paraId="5F9C4822" w14:textId="77777777" w:rsidR="00931D6C" w:rsidRDefault="00931D6C" w:rsidP="00931D6C"/>
    <w:p w14:paraId="09883146" w14:textId="77777777" w:rsidR="00931D6C" w:rsidRDefault="00931D6C" w:rsidP="00931D6C"/>
    <w:p w14:paraId="48D6F3A4" w14:textId="77777777" w:rsidR="00931D6C" w:rsidRDefault="00931D6C" w:rsidP="00931D6C"/>
    <w:p w14:paraId="794DB0AB" w14:textId="08EF821A" w:rsidR="00931D6C" w:rsidRDefault="00931D6C" w:rsidP="00931D6C"/>
    <w:p w14:paraId="675EC309" w14:textId="77777777" w:rsidR="001F3F52" w:rsidRDefault="001F3F52" w:rsidP="00931D6C"/>
    <w:p w14:paraId="347F8503" w14:textId="77777777" w:rsidR="00931D6C" w:rsidRDefault="00931D6C" w:rsidP="00931D6C">
      <w:pPr>
        <w:pStyle w:val="Nagwek2"/>
        <w:numPr>
          <w:ilvl w:val="1"/>
          <w:numId w:val="4"/>
        </w:numPr>
      </w:pPr>
      <w:bookmarkStart w:id="24" w:name="_Toc30776353"/>
      <w:r>
        <w:lastRenderedPageBreak/>
        <w:t>Moduł programów pozostałych</w:t>
      </w:r>
      <w:bookmarkEnd w:id="24"/>
    </w:p>
    <w:p w14:paraId="1B1E855B" w14:textId="77777777" w:rsidR="00931D6C" w:rsidRDefault="00931D6C" w:rsidP="00931D6C">
      <w:pPr>
        <w:pStyle w:val="Tekstpodstawowy"/>
      </w:pPr>
    </w:p>
    <w:p w14:paraId="7CEEAF8C" w14:textId="77777777" w:rsidR="00931D6C" w:rsidRDefault="00931D6C" w:rsidP="00931D6C">
      <w:r>
        <w:t xml:space="preserve">Poniżej przedstawiona zostanie lista najważniejszych klas i metod wchodzących w skład modułu pozostałych programów. </w:t>
      </w:r>
    </w:p>
    <w:p w14:paraId="6BD1969A" w14:textId="77777777" w:rsidR="00931D6C" w:rsidRDefault="00931D6C" w:rsidP="00931D6C"/>
    <w:tbl>
      <w:tblPr>
        <w:tblW w:w="86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77"/>
        <w:gridCol w:w="3836"/>
      </w:tblGrid>
      <w:tr w:rsidR="00931D6C" w14:paraId="65B682CA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628B7ED0" w14:textId="77777777" w:rsidR="00931D6C" w:rsidRDefault="00931D6C" w:rsidP="00764E47">
            <w:r>
              <w:t>Nazwa klasy</w:t>
            </w:r>
          </w:p>
        </w:tc>
        <w:tc>
          <w:tcPr>
            <w:tcW w:w="3836" w:type="dxa"/>
            <w:shd w:val="clear" w:color="auto" w:fill="auto"/>
          </w:tcPr>
          <w:p w14:paraId="1C8CEEEC" w14:textId="77777777" w:rsidR="00931D6C" w:rsidRDefault="00931D6C" w:rsidP="00764E47">
            <w:r>
              <w:t>Opis</w:t>
            </w:r>
          </w:p>
        </w:tc>
      </w:tr>
      <w:tr w:rsidR="00931D6C" w14:paraId="234B93B2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25C45BEC" w14:textId="1CBC7624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79072CB8" w14:textId="77777777" w:rsidR="00931D6C" w:rsidRDefault="00931D6C" w:rsidP="00764E47">
            <w:r>
              <w:t>Klasa</w:t>
            </w:r>
            <w:r w:rsidRPr="00797F4F">
              <w:t xml:space="preserve"> </w:t>
            </w:r>
            <w:r>
              <w:t>wykonująca</w:t>
            </w:r>
            <w:r w:rsidRPr="00797F4F">
              <w:t xml:space="preserve"> UPDATE statusu wniosku po jego wy-konaniu</w:t>
            </w:r>
          </w:p>
        </w:tc>
      </w:tr>
      <w:tr w:rsidR="00931D6C" w14:paraId="7D5264A6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7FC83E62" w14:textId="1BE36814" w:rsidR="00931D6C" w:rsidRDefault="006E5FDC" w:rsidP="00764E47"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400E3D4C" w14:textId="77777777" w:rsidR="00931D6C" w:rsidRDefault="00931D6C" w:rsidP="00764E47">
            <w:r>
              <w:t>Wczytanie listy kryteriów złożonych z KRSCI CBD</w:t>
            </w:r>
          </w:p>
        </w:tc>
      </w:tr>
      <w:tr w:rsidR="00931D6C" w14:paraId="2E7A4EB9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5CEC1E8D" w14:textId="464C5499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695CF6F0" w14:textId="77777777" w:rsidR="00931D6C" w:rsidRDefault="00931D6C" w:rsidP="00764E47">
            <w:r>
              <w:t>Program pobierający listę użytkowników na potrzeby ewidencji wniosków</w:t>
            </w:r>
          </w:p>
        </w:tc>
      </w:tr>
      <w:tr w:rsidR="00931D6C" w14:paraId="3D2B2482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252ADA83" w14:textId="43E13D14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780D9C1E" w14:textId="77777777" w:rsidR="00931D6C" w:rsidRDefault="00931D6C" w:rsidP="00764E47">
            <w:r>
              <w:t>Program obsługujący proces logowania i wylogowania użytkownika do aplikacji. Pobiera on dane użytkownika z CBD i ustala status zalogowany/wylogowany</w:t>
            </w:r>
          </w:p>
        </w:tc>
      </w:tr>
      <w:tr w:rsidR="00931D6C" w14:paraId="0B2C3CBC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7DC00FC7" w14:textId="6A5FA8A9" w:rsidR="00931D6C" w:rsidRDefault="006E5FDC" w:rsidP="00764E47"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4C2A3B28" w14:textId="77777777" w:rsidR="00931D6C" w:rsidRDefault="00931D6C" w:rsidP="00764E47">
            <w:r>
              <w:t>Program wywoływany asynchronicznie obsługujący pozyskiwanie i zapis danych dla statystyk</w:t>
            </w:r>
          </w:p>
        </w:tc>
      </w:tr>
      <w:tr w:rsidR="00931D6C" w14:paraId="18C55BAA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3B22AB8C" w14:textId="03887B97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3C1BFCFD" w14:textId="77777777" w:rsidR="00931D6C" w:rsidRDefault="00931D6C" w:rsidP="00764E47">
            <w:r>
              <w:t>Program obsługujący wykazy statystyczne. Program buduje dynamicznie zdania SQL z zadanymi kryteriami. .</w:t>
            </w:r>
          </w:p>
        </w:tc>
      </w:tr>
      <w:tr w:rsidR="00931D6C" w14:paraId="32666E1F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329CAF3E" w14:textId="5AECA83D" w:rsidR="00931D6C" w:rsidRDefault="006E5FDC" w:rsidP="00764E47"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3FFB9A97" w14:textId="77777777" w:rsidR="00931D6C" w:rsidRDefault="00931D6C" w:rsidP="00764E47">
            <w:r>
              <w:t>Program odczytujący dane wniosku i wnioskującego</w:t>
            </w:r>
          </w:p>
        </w:tc>
      </w:tr>
      <w:tr w:rsidR="00931D6C" w14:paraId="18DEA608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48872A8E" w14:textId="73B6F154" w:rsidR="00931D6C" w:rsidRDefault="006E5FDC" w:rsidP="00764E47"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04785EEF" w14:textId="77777777" w:rsidR="00931D6C" w:rsidRDefault="00931D6C" w:rsidP="00764E47">
            <w:r>
              <w:t>Program zarządzania importem opłat dla modułu płatności</w:t>
            </w:r>
          </w:p>
        </w:tc>
      </w:tr>
      <w:tr w:rsidR="00931D6C" w14:paraId="32F25E88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43288890" w14:textId="6E064B2A" w:rsidR="00931D6C" w:rsidRDefault="006E5FDC" w:rsidP="00764E47"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050BDB8D" w14:textId="77777777" w:rsidR="00931D6C" w:rsidRDefault="00931D6C" w:rsidP="00764E47">
            <w:r>
              <w:t>Program importu opłat dla modułu płatności</w:t>
            </w:r>
          </w:p>
        </w:tc>
      </w:tr>
      <w:tr w:rsidR="00931D6C" w14:paraId="0CDAAC74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725270F5" w14:textId="6DCD938E" w:rsidR="00931D6C" w:rsidRDefault="006E5FDC" w:rsidP="00764E47"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5FC4681B" w14:textId="77777777" w:rsidR="00931D6C" w:rsidRDefault="00931D6C" w:rsidP="00764E47">
            <w:r>
              <w:t>Program przeszukujący zaimportowane na potrzeby KRSCI zbiory z opłatami</w:t>
            </w:r>
          </w:p>
        </w:tc>
      </w:tr>
      <w:tr w:rsidR="00931D6C" w14:paraId="486C6751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482DD3F5" w14:textId="4C63590C" w:rsidR="00931D6C" w:rsidRDefault="006E5FDC" w:rsidP="00764E47"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21294C9A" w14:textId="77777777" w:rsidR="00931D6C" w:rsidRDefault="00931D6C" w:rsidP="00764E47">
            <w:r>
              <w:t>Program zmieniający opłatę w module płatności</w:t>
            </w:r>
          </w:p>
        </w:tc>
      </w:tr>
      <w:tr w:rsidR="00931D6C" w14:paraId="1B7BD742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01C4712F" w14:textId="76FA5636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6836DAFC" w14:textId="77777777" w:rsidR="00931D6C" w:rsidRDefault="00931D6C" w:rsidP="00764E47">
            <w:r>
              <w:t>Program tworzący zapytanie dla potrzeb utworzenia wykazu dla przeglądarki KRS. Program buduje dynamicznie zdania SQL z zadanymi kryteriami.</w:t>
            </w:r>
          </w:p>
        </w:tc>
      </w:tr>
      <w:tr w:rsidR="00931D6C" w14:paraId="44F48255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78FDC40F" w14:textId="02424150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3A575F6C" w14:textId="77777777" w:rsidR="00931D6C" w:rsidRDefault="00931D6C" w:rsidP="00764E47">
            <w:r>
              <w:t>Pobranie danych zapisanych w KRSCI CBD na potrzeby generowania statystyk.</w:t>
            </w:r>
          </w:p>
        </w:tc>
      </w:tr>
      <w:tr w:rsidR="00931D6C" w14:paraId="468BD11C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66ABC901" w14:textId="714E5C04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674B15AF" w14:textId="77777777" w:rsidR="00931D6C" w:rsidRDefault="00931D6C" w:rsidP="00764E47">
            <w:r>
              <w:t>Pobranie słowników z KRS CBD na potrzeby aplikacji KRSCI WEB</w:t>
            </w:r>
          </w:p>
        </w:tc>
      </w:tr>
      <w:tr w:rsidR="00931D6C" w14:paraId="0ADB7591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0625E23A" w14:textId="07D9F071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76648F54" w14:textId="77777777" w:rsidR="00931D6C" w:rsidRDefault="00931D6C" w:rsidP="00764E47">
            <w:r>
              <w:t>Pobranie słowników terytoriów z KRS CBD na potrzeby aplikacji KRSCI WEB</w:t>
            </w:r>
          </w:p>
        </w:tc>
      </w:tr>
      <w:tr w:rsidR="00931D6C" w14:paraId="348F1810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6931017E" w14:textId="3C352636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lastRenderedPageBreak/>
              <w:t>xxx xxx</w:t>
            </w:r>
          </w:p>
        </w:tc>
        <w:tc>
          <w:tcPr>
            <w:tcW w:w="3836" w:type="dxa"/>
            <w:shd w:val="clear" w:color="auto" w:fill="auto"/>
          </w:tcPr>
          <w:p w14:paraId="1813396F" w14:textId="77777777" w:rsidR="00931D6C" w:rsidRDefault="00931D6C" w:rsidP="00764E47">
            <w:r>
              <w:t xml:space="preserve">Program oblicza liczbe elementów która zostanie wygenerowana przez klasę </w:t>
            </w:r>
            <w:r w:rsidRPr="0032195D">
              <w:rPr>
                <w:color w:val="000000"/>
              </w:rPr>
              <w:t>PobieraczDanychWykazu</w:t>
            </w:r>
          </w:p>
        </w:tc>
      </w:tr>
      <w:tr w:rsidR="00931D6C" w14:paraId="23CF431E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03BF977B" w14:textId="76236F5F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68230DA4" w14:textId="77777777" w:rsidR="00931D6C" w:rsidRDefault="00931D6C" w:rsidP="00764E47">
            <w:r>
              <w:t>Generowanie raportu na potrzeby MSiG</w:t>
            </w:r>
          </w:p>
        </w:tc>
      </w:tr>
      <w:tr w:rsidR="00931D6C" w14:paraId="2A69EF61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1F042203" w14:textId="1C515953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7C999159" w14:textId="77777777" w:rsidR="00931D6C" w:rsidRDefault="00931D6C" w:rsidP="00764E47">
            <w:r>
              <w:t>Pobranie zleceń wykonania statystyk / zestawień OPP</w:t>
            </w:r>
          </w:p>
        </w:tc>
      </w:tr>
      <w:tr w:rsidR="00931D6C" w14:paraId="0583A2B2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57ECF398" w14:textId="2DF27260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3849E284" w14:textId="77777777" w:rsidR="00931D6C" w:rsidRDefault="00931D6C" w:rsidP="00764E47">
            <w:r>
              <w:t>Program wywoływany z poziomu aplikacji KRSCI WEB, który wywołuje asynchronicznie klasę generującą wykaz OPP</w:t>
            </w:r>
          </w:p>
        </w:tc>
      </w:tr>
      <w:tr w:rsidR="00931D6C" w14:paraId="5BD577D0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31384CE4" w14:textId="3F1FB218" w:rsidR="00931D6C" w:rsidRDefault="006E5FDC" w:rsidP="00764E47"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57EA8AA3" w14:textId="77777777" w:rsidR="00931D6C" w:rsidRDefault="00931D6C" w:rsidP="00764E47">
            <w:r>
              <w:t>Program sporządzający statystykę dotyczącą wniosków</w:t>
            </w:r>
          </w:p>
        </w:tc>
      </w:tr>
      <w:tr w:rsidR="00931D6C" w14:paraId="23AEF0D2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27625648" w14:textId="78666126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0294DB55" w14:textId="77777777" w:rsidR="00931D6C" w:rsidRDefault="00931D6C" w:rsidP="00764E47">
            <w:r>
              <w:t>Program sporządzający statystykę dotyczącą wniosków</w:t>
            </w:r>
          </w:p>
        </w:tc>
      </w:tr>
      <w:tr w:rsidR="00931D6C" w14:paraId="7FB60156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095970D3" w14:textId="5279FCDC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474A128A" w14:textId="77777777" w:rsidR="00931D6C" w:rsidRDefault="00931D6C" w:rsidP="00764E47">
            <w:r>
              <w:t>Program sporządzający statystykę dotyczącą wniosków</w:t>
            </w:r>
          </w:p>
        </w:tc>
      </w:tr>
      <w:tr w:rsidR="00931D6C" w14:paraId="79596610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2BC4AAA7" w14:textId="33955D67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32D39073" w14:textId="77777777" w:rsidR="00931D6C" w:rsidRDefault="00931D6C" w:rsidP="00764E47">
            <w:r>
              <w:t>Program obsługujący funkcję ustalenia numeru KRS</w:t>
            </w:r>
          </w:p>
        </w:tc>
      </w:tr>
      <w:tr w:rsidR="00931D6C" w14:paraId="24BAC2C7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19937746" w14:textId="25A560DA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495388FA" w14:textId="77777777" w:rsidR="00931D6C" w:rsidRDefault="00931D6C" w:rsidP="00764E47">
            <w:r>
              <w:t>Usunięcie kryterium złożonego z KRSCI CBD</w:t>
            </w:r>
          </w:p>
        </w:tc>
      </w:tr>
      <w:tr w:rsidR="00931D6C" w14:paraId="7D82A27B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40FD25CE" w14:textId="254E3A3D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4AA02A46" w14:textId="77777777" w:rsidR="00931D6C" w:rsidRDefault="00931D6C" w:rsidP="00764E47">
            <w:r>
              <w:t>Program usuwający wniosek z bazy danych</w:t>
            </w:r>
          </w:p>
        </w:tc>
      </w:tr>
      <w:tr w:rsidR="00931D6C" w14:paraId="044C1750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7BD6B5AC" w14:textId="729568E4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77048AC1" w14:textId="77777777" w:rsidR="00931D6C" w:rsidRDefault="00931D6C" w:rsidP="00764E47">
            <w:r>
              <w:t>Usuwanie wykazów zapisanych w KRSCI CBD</w:t>
            </w:r>
          </w:p>
        </w:tc>
      </w:tr>
      <w:tr w:rsidR="00931D6C" w14:paraId="65859A0C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50911A39" w14:textId="2A253022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69A7CD8D" w14:textId="77777777" w:rsidR="00931D6C" w:rsidRDefault="00931D6C" w:rsidP="00764E47">
            <w:r>
              <w:t>Program pobierający z bazy KRSCI CBD dane do utworzenia wykazu OPP</w:t>
            </w:r>
          </w:p>
        </w:tc>
      </w:tr>
      <w:tr w:rsidR="00931D6C" w14:paraId="5E8507D7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5FB03400" w14:textId="0FD06CB1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05C7D6B8" w14:textId="77777777" w:rsidR="00931D6C" w:rsidRDefault="00931D6C" w:rsidP="00764E47">
            <w:r>
              <w:t>Wczytanie kryterium złożonego z KRSCI CBD</w:t>
            </w:r>
          </w:p>
        </w:tc>
      </w:tr>
      <w:tr w:rsidR="00931D6C" w14:paraId="1CBF1ABC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308AA962" w14:textId="3C5CC456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5290EC1E" w14:textId="77777777" w:rsidR="00931D6C" w:rsidRDefault="00931D6C" w:rsidP="00764E47">
            <w:r>
              <w:t>Program obsługujący wykonanie statystyk dla MS</w:t>
            </w:r>
          </w:p>
        </w:tc>
      </w:tr>
      <w:tr w:rsidR="00931D6C" w14:paraId="3A0F9585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1A2F7586" w14:textId="4150C39D" w:rsidR="00931D6C" w:rsidRPr="0032195D" w:rsidRDefault="006E5FDC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29BC5B84" w14:textId="77777777" w:rsidR="00931D6C" w:rsidRDefault="00931D6C" w:rsidP="00764E47">
            <w:r>
              <w:t>Program wyszukujący wnioski na podstawie zadanych kryteriów (sortowanie po sygnaturze)</w:t>
            </w:r>
          </w:p>
        </w:tc>
      </w:tr>
      <w:tr w:rsidR="00931D6C" w14:paraId="71732E1D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1402AB10" w14:textId="072BA174" w:rsidR="00931D6C" w:rsidRPr="0032195D" w:rsidRDefault="00464BB5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45693DC3" w14:textId="77777777" w:rsidR="00931D6C" w:rsidRDefault="00931D6C" w:rsidP="00764E47">
            <w:r>
              <w:t>Zapisuje odpis do bazy danych</w:t>
            </w:r>
          </w:p>
        </w:tc>
      </w:tr>
      <w:tr w:rsidR="00931D6C" w14:paraId="77B92DDA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7167005A" w14:textId="2E9A6FA9" w:rsidR="00931D6C" w:rsidRPr="0032195D" w:rsidRDefault="00464BB5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1785812C" w14:textId="77777777" w:rsidR="00931D6C" w:rsidRDefault="00931D6C" w:rsidP="00764E47">
            <w:r>
              <w:t>Program zapisujący do bazy KRSCI CBD dane o e-wniosku i wnioskującym wprowadzone w KRSCI</w:t>
            </w:r>
          </w:p>
        </w:tc>
      </w:tr>
      <w:tr w:rsidR="00931D6C" w14:paraId="2325843F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1620FF3B" w14:textId="2967FEF0" w:rsidR="00931D6C" w:rsidRPr="0032195D" w:rsidRDefault="00464BB5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0AEC37CE" w14:textId="77777777" w:rsidR="00931D6C" w:rsidRDefault="00931D6C" w:rsidP="00764E47">
            <w:r>
              <w:t>Zapis informacji o pytającym dla komunikatów odebranych w KRS PUD</w:t>
            </w:r>
          </w:p>
        </w:tc>
      </w:tr>
      <w:tr w:rsidR="00931D6C" w14:paraId="1DD2115D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070C83EB" w14:textId="4AC35392" w:rsidR="00931D6C" w:rsidRPr="0032195D" w:rsidRDefault="00464BB5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062D95A2" w14:textId="77777777" w:rsidR="00931D6C" w:rsidRDefault="00931D6C" w:rsidP="00764E47">
            <w:r>
              <w:t>Zapis kryterium złożonego do KRSCI CBD</w:t>
            </w:r>
          </w:p>
        </w:tc>
      </w:tr>
      <w:tr w:rsidR="00931D6C" w14:paraId="04CB8634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1B10025F" w14:textId="55D1B689" w:rsidR="00931D6C" w:rsidRPr="0032195D" w:rsidRDefault="00464BB5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5037B946" w14:textId="77777777" w:rsidR="00931D6C" w:rsidRDefault="00931D6C" w:rsidP="00764E47">
            <w:r>
              <w:t>Zapis wykazu OPP do KRSCI CBD</w:t>
            </w:r>
          </w:p>
        </w:tc>
      </w:tr>
      <w:tr w:rsidR="00931D6C" w14:paraId="41768086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0EE82F38" w14:textId="09DE5676" w:rsidR="00931D6C" w:rsidRPr="0032195D" w:rsidRDefault="00464BB5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7C681EE7" w14:textId="77777777" w:rsidR="00931D6C" w:rsidRDefault="00931D6C" w:rsidP="00764E47">
            <w:r>
              <w:t>Program zapisujący do bazy KRSCI CBD dane o wniosku i wnioskującym wprowadzone w KRSCI</w:t>
            </w:r>
          </w:p>
        </w:tc>
      </w:tr>
      <w:tr w:rsidR="00931D6C" w14:paraId="01C8533E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3C5D3155" w14:textId="43905876" w:rsidR="00931D6C" w:rsidRPr="0032195D" w:rsidRDefault="00464BB5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lastRenderedPageBreak/>
              <w:t>xxx xxx</w:t>
            </w:r>
          </w:p>
        </w:tc>
        <w:tc>
          <w:tcPr>
            <w:tcW w:w="3836" w:type="dxa"/>
            <w:shd w:val="clear" w:color="auto" w:fill="auto"/>
          </w:tcPr>
          <w:p w14:paraId="5E3A6883" w14:textId="77777777" w:rsidR="00931D6C" w:rsidRDefault="00931D6C" w:rsidP="00764E47">
            <w:r>
              <w:t xml:space="preserve">Program obsługujący zaświadczenie, że podmiot jest wykreślony z RDN </w:t>
            </w:r>
          </w:p>
        </w:tc>
      </w:tr>
      <w:tr w:rsidR="00931D6C" w14:paraId="16BB789B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6EF4FB2C" w14:textId="41FB8F49" w:rsidR="00931D6C" w:rsidRPr="0032195D" w:rsidRDefault="00464BB5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4754AE9C" w14:textId="77777777" w:rsidR="00931D6C" w:rsidRDefault="00931D6C" w:rsidP="00764E47">
            <w:r>
              <w:t>Program obsługujący zaświadczenie, że podmiot nie jest wpisany do KRS</w:t>
            </w:r>
          </w:p>
        </w:tc>
      </w:tr>
      <w:tr w:rsidR="00931D6C" w14:paraId="7F5ABA7F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178246EC" w14:textId="092DC799" w:rsidR="00931D6C" w:rsidRPr="0032195D" w:rsidRDefault="00464BB5" w:rsidP="00764E47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7BE79C0E" w14:textId="77777777" w:rsidR="00931D6C" w:rsidRDefault="00931D6C" w:rsidP="00764E47">
            <w:r>
              <w:t>Program obsługujący zaświadczenie o posiadaniu przez podmiot cechy OPP</w:t>
            </w:r>
          </w:p>
        </w:tc>
      </w:tr>
      <w:tr w:rsidR="00931D6C" w14:paraId="1429BB39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745E65AA" w14:textId="7EBD1D59" w:rsidR="00931D6C" w:rsidRPr="0032195D" w:rsidRDefault="00464BB5" w:rsidP="00221731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646F129B" w14:textId="77777777" w:rsidR="00931D6C" w:rsidRDefault="00931D6C" w:rsidP="00764E47">
            <w:r>
              <w:t>Program obsługujący zaświadczenie, że podmiot jest wpisany do KRS</w:t>
            </w:r>
          </w:p>
        </w:tc>
      </w:tr>
      <w:tr w:rsidR="00931D6C" w14:paraId="487620E4" w14:textId="77777777" w:rsidTr="00764E47">
        <w:trPr>
          <w:trHeight w:val="272"/>
        </w:trPr>
        <w:tc>
          <w:tcPr>
            <w:tcW w:w="4777" w:type="dxa"/>
            <w:shd w:val="clear" w:color="auto" w:fill="auto"/>
          </w:tcPr>
          <w:p w14:paraId="4356444A" w14:textId="66F87A6B" w:rsidR="00931D6C" w:rsidRPr="0032195D" w:rsidRDefault="00464BB5" w:rsidP="00221731">
            <w:pPr>
              <w:pStyle w:val="HTML-wstpniesformatowany"/>
              <w:shd w:val="clear" w:color="auto" w:fill="FFFFFF"/>
              <w:rPr>
                <w:color w:val="000000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3836" w:type="dxa"/>
            <w:shd w:val="clear" w:color="auto" w:fill="auto"/>
          </w:tcPr>
          <w:p w14:paraId="5F869104" w14:textId="77777777" w:rsidR="00931D6C" w:rsidRDefault="00931D6C" w:rsidP="00764E47">
            <w:r>
              <w:t>Zestawienie płatności odroczonych dla wniosków</w:t>
            </w:r>
          </w:p>
        </w:tc>
      </w:tr>
    </w:tbl>
    <w:p w14:paraId="76D8ADE1" w14:textId="161B3529" w:rsidR="00931D6C" w:rsidRDefault="00931D6C" w:rsidP="00931D6C">
      <w:pPr>
        <w:pStyle w:val="Legenda"/>
      </w:pPr>
      <w:r>
        <w:t xml:space="preserve">Tabela </w:t>
      </w:r>
      <w:fldSimple w:instr=" STYLEREF 1 \s ">
        <w:r w:rsidR="00A56357">
          <w:rPr>
            <w:noProof/>
          </w:rPr>
          <w:t>3</w:t>
        </w:r>
      </w:fldSimple>
      <w:r>
        <w:t xml:space="preserve">.2: </w:t>
      </w:r>
      <w:r w:rsidRPr="002D3D89">
        <w:rPr>
          <w:b w:val="0"/>
          <w:bCs/>
        </w:rPr>
        <w:t>Wykaz najważniejszych klas modułu programów pozostałych</w:t>
      </w:r>
    </w:p>
    <w:p w14:paraId="2C4FACF4" w14:textId="77777777" w:rsidR="00931D6C" w:rsidRPr="00931D6C" w:rsidRDefault="00931D6C" w:rsidP="00931D6C">
      <w:pPr>
        <w:pStyle w:val="Nagwek2"/>
        <w:numPr>
          <w:ilvl w:val="0"/>
          <w:numId w:val="0"/>
        </w:numPr>
        <w:ind w:left="576" w:hanging="576"/>
      </w:pPr>
    </w:p>
    <w:p w14:paraId="301F35E8" w14:textId="77777777" w:rsidR="00454DEE" w:rsidRDefault="00454DEE" w:rsidP="00454DEE">
      <w:pPr>
        <w:pStyle w:val="Nagwek1"/>
      </w:pPr>
      <w:bookmarkStart w:id="25" w:name="_Ref216776543"/>
      <w:bookmarkStart w:id="26" w:name="_Toc30776354"/>
      <w:r>
        <w:lastRenderedPageBreak/>
        <w:t>Oprogramowanie KRSCI WEB</w:t>
      </w:r>
      <w:bookmarkEnd w:id="25"/>
      <w:bookmarkEnd w:id="26"/>
    </w:p>
    <w:p w14:paraId="301F35E9" w14:textId="77777777" w:rsidR="00AD264E" w:rsidRPr="00AD264E" w:rsidRDefault="00AD264E" w:rsidP="00AD264E">
      <w:r>
        <w:t xml:space="preserve">W rozdziale 4 przedstawione zostały moduły funkcjonalne aplikacji KRSCI WEB. Przedstawiono opisy wszystkich modułów wraz z plikami wchodzącymi w ich skład. </w:t>
      </w:r>
    </w:p>
    <w:p w14:paraId="301F35EA" w14:textId="77777777" w:rsidR="00454DEE" w:rsidRDefault="008A2443" w:rsidP="00454DEE">
      <w:pPr>
        <w:pStyle w:val="Nagwek2"/>
      </w:pPr>
      <w:bookmarkStart w:id="27" w:name="_Ref216777424"/>
      <w:bookmarkStart w:id="28" w:name="_Toc30776355"/>
      <w:r>
        <w:t>Moduł</w:t>
      </w:r>
      <w:r w:rsidR="005F15E8">
        <w:t xml:space="preserve"> obsługi interfejsu użytkownika</w:t>
      </w:r>
      <w:bookmarkEnd w:id="27"/>
      <w:bookmarkEnd w:id="28"/>
    </w:p>
    <w:p w14:paraId="301F35EB" w14:textId="77777777" w:rsidR="005F15E8" w:rsidRDefault="005F15E8" w:rsidP="005F15E8">
      <w:pPr>
        <w:pStyle w:val="Tekstpodstawowy"/>
      </w:pPr>
    </w:p>
    <w:p w14:paraId="301F35EC" w14:textId="77777777" w:rsidR="005F15E8" w:rsidRDefault="003B11BB" w:rsidP="005F15E8">
      <w:r>
        <w:t xml:space="preserve">Warstwa obsługi interfejsu użytkownika obsługuje warstwę aplikacji, z którą użytkownik ma bezpośredni kontakt. W skład tej warstwy wchodzą pliki </w:t>
      </w:r>
      <w:r w:rsidRPr="00DD7D0A">
        <w:rPr>
          <w:b/>
        </w:rPr>
        <w:t>xsl, js, gif, JPG i html</w:t>
      </w:r>
      <w:r>
        <w:t xml:space="preserve">. Pliki te znajdują się w katalogu </w:t>
      </w:r>
      <w:r w:rsidRPr="00DD7D0A">
        <w:rPr>
          <w:b/>
        </w:rPr>
        <w:t>/krsci/</w:t>
      </w:r>
      <w:r>
        <w:t xml:space="preserve"> w katalogu instalacyjnym aplikacji na serwerze </w:t>
      </w:r>
      <w:r w:rsidR="003928B0">
        <w:t>KRSCI WEB</w:t>
      </w:r>
      <w:r>
        <w:t>. Dokładny opis wszystkich plików warstwy znajduje się w tabeli poniżej.</w:t>
      </w:r>
    </w:p>
    <w:p w14:paraId="301F35ED" w14:textId="77777777" w:rsidR="009E3371" w:rsidRDefault="009E3371" w:rsidP="005F15E8"/>
    <w:p w14:paraId="301F35EE" w14:textId="77777777" w:rsidR="009E3371" w:rsidRDefault="009E3371" w:rsidP="005F15E8"/>
    <w:tbl>
      <w:tblPr>
        <w:tblW w:w="7953" w:type="dxa"/>
        <w:tblInd w:w="55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781"/>
        <w:gridCol w:w="5172"/>
      </w:tblGrid>
      <w:tr w:rsidR="009E3371" w:rsidRPr="009E3371" w14:paraId="301F35F1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noWrap/>
            <w:vAlign w:val="bottom"/>
          </w:tcPr>
          <w:p w14:paraId="301F35EF" w14:textId="77777777" w:rsidR="009E3371" w:rsidRPr="009E3371" w:rsidRDefault="009E3371" w:rsidP="009E3371">
            <w:pPr>
              <w:rPr>
                <w:rFonts w:cs="Arial"/>
              </w:rPr>
            </w:pPr>
            <w:r>
              <w:rPr>
                <w:rFonts w:cs="Arial"/>
              </w:rPr>
              <w:t>Nazwa pliku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14:paraId="301F35F0" w14:textId="77777777" w:rsidR="009E3371" w:rsidRPr="009E3371" w:rsidRDefault="009E3371" w:rsidP="009E3371">
            <w:pPr>
              <w:rPr>
                <w:rFonts w:cs="Arial"/>
              </w:rPr>
            </w:pPr>
            <w:r>
              <w:rPr>
                <w:rFonts w:cs="Arial"/>
              </w:rPr>
              <w:t>Opis</w:t>
            </w:r>
          </w:p>
        </w:tc>
      </w:tr>
      <w:tr w:rsidR="009E3371" w:rsidRPr="009E3371" w14:paraId="301F35F4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5F2" w14:textId="77777777" w:rsidR="009E3371" w:rsidRPr="00DF34CF" w:rsidRDefault="009E3371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CImenu.xsl  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5F3" w14:textId="77777777" w:rsidR="009E3371" w:rsidRPr="009E3371" w:rsidRDefault="00831365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menu głównego</w:t>
            </w:r>
          </w:p>
        </w:tc>
      </w:tr>
      <w:tr w:rsidR="009E3371" w:rsidRPr="009E3371" w14:paraId="301F35F7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5F5" w14:textId="77777777" w:rsidR="009E3371" w:rsidRPr="00DF34CF" w:rsidRDefault="009E3371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CIStatus.xsl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5F6" w14:textId="77777777" w:rsidR="009E3371" w:rsidRPr="009E3371" w:rsidRDefault="00831365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dolnego  paska nawigacji</w:t>
            </w:r>
          </w:p>
        </w:tc>
      </w:tr>
      <w:tr w:rsidR="009E3371" w:rsidRPr="009E3371" w14:paraId="301F35FA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5F8" w14:textId="77777777" w:rsidR="009E3371" w:rsidRPr="00DF34CF" w:rsidRDefault="009E3371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ewidwnio.xsl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5F9" w14:textId="77777777" w:rsidR="009E3371" w:rsidRPr="009E3371" w:rsidRDefault="00831365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ekranów związanych z ewidencją wniosków</w:t>
            </w:r>
          </w:p>
        </w:tc>
      </w:tr>
      <w:tr w:rsidR="009E3371" w:rsidRPr="009E3371" w14:paraId="301F35FD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5FB" w14:textId="77777777" w:rsidR="009E3371" w:rsidRPr="00DF34CF" w:rsidRDefault="009E3371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Ewnioski.xsl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5FC" w14:textId="77777777" w:rsidR="009E3371" w:rsidRPr="009E3371" w:rsidRDefault="00831365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ekranów związanych z ewidencją e-wniosków</w:t>
            </w:r>
          </w:p>
        </w:tc>
      </w:tr>
      <w:tr w:rsidR="009E3371" w:rsidRPr="009E3371" w14:paraId="301F3600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5FE" w14:textId="77777777" w:rsidR="009E3371" w:rsidRPr="00DF34CF" w:rsidRDefault="009E3371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gminy.xsl   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5FF" w14:textId="77777777" w:rsidR="009E3371" w:rsidRPr="009E3371" w:rsidRDefault="00831365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ekranów związanych z raportami dla gmin</w:t>
            </w:r>
          </w:p>
        </w:tc>
      </w:tr>
      <w:tr w:rsidR="009E3371" w:rsidRPr="009E3371" w14:paraId="301F3603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01" w14:textId="77777777" w:rsidR="009E3371" w:rsidRPr="00DF34CF" w:rsidRDefault="009E3371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info.xsl    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02" w14:textId="77777777" w:rsidR="009E3371" w:rsidRPr="009E3371" w:rsidRDefault="00831365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ekranów informacyjnych i ekranów błędów</w:t>
            </w:r>
          </w:p>
        </w:tc>
      </w:tr>
      <w:tr w:rsidR="009E3371" w:rsidRPr="009E3371" w14:paraId="301F3606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04" w14:textId="77777777" w:rsidR="009E3371" w:rsidRPr="00DF34CF" w:rsidRDefault="009E3371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kryteria.xsl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05" w14:textId="77777777" w:rsidR="009E3371" w:rsidRPr="009E3371" w:rsidRDefault="00831365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ekranu obsługi zapisu/odczytu kryteriów</w:t>
            </w:r>
          </w:p>
        </w:tc>
      </w:tr>
      <w:tr w:rsidR="009E3371" w:rsidRPr="009E3371" w14:paraId="301F3609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07" w14:textId="77777777" w:rsidR="009E3371" w:rsidRPr="00DF34CF" w:rsidRDefault="009E3371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krytZ.xsl   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08" w14:textId="77777777" w:rsidR="009E3371" w:rsidRPr="009E3371" w:rsidRDefault="00831365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ekranu obsługi kryteriów przeglądarki</w:t>
            </w:r>
          </w:p>
        </w:tc>
      </w:tr>
      <w:tr w:rsidR="009E3371" w:rsidRPr="009E3371" w14:paraId="301F360C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0A" w14:textId="77777777" w:rsidR="009E3371" w:rsidRPr="00DF34CF" w:rsidRDefault="009E3371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lista_zlec.xsl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0B" w14:textId="77777777" w:rsidR="009E3371" w:rsidRPr="009E3371" w:rsidRDefault="00831365" w:rsidP="009E3371">
            <w:pPr>
              <w:rPr>
                <w:rFonts w:cs="Arial"/>
              </w:rPr>
            </w:pPr>
            <w:r>
              <w:rPr>
                <w:rFonts w:cs="Arial"/>
              </w:rPr>
              <w:t xml:space="preserve">Prezentacja ekranu </w:t>
            </w:r>
            <w:r w:rsidR="009D3E0B">
              <w:rPr>
                <w:rFonts w:cs="Arial"/>
              </w:rPr>
              <w:t>wykonanych zleceń statystyk dla MS</w:t>
            </w:r>
          </w:p>
        </w:tc>
      </w:tr>
      <w:tr w:rsidR="009E3371" w:rsidRPr="009E3371" w14:paraId="301F360F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0D" w14:textId="77777777" w:rsidR="009E3371" w:rsidRPr="00DF34CF" w:rsidRDefault="009E3371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lista_zlec_opp.xsl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0E" w14:textId="77777777" w:rsidR="009E3371" w:rsidRPr="009E3371" w:rsidRDefault="009D3E0B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ekranu wykonanych zleceń zestawień OPP</w:t>
            </w:r>
          </w:p>
        </w:tc>
      </w:tr>
      <w:tr w:rsidR="009E3371" w:rsidRPr="009E3371" w14:paraId="301F3612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10" w14:textId="77777777" w:rsidR="009E3371" w:rsidRPr="00DF34CF" w:rsidRDefault="009E3371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monitor.xsl 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11" w14:textId="77777777" w:rsidR="009E3371" w:rsidRPr="009E3371" w:rsidRDefault="009D3E0B" w:rsidP="009E3371">
            <w:pPr>
              <w:rPr>
                <w:rFonts w:cs="Arial"/>
              </w:rPr>
            </w:pPr>
            <w:r>
              <w:rPr>
                <w:rFonts w:cs="Arial"/>
              </w:rPr>
              <w:t xml:space="preserve">Prezentacja ekranów związanych z raportami dla </w:t>
            </w:r>
            <w:r w:rsidR="00DD6EDF">
              <w:rPr>
                <w:rFonts w:cs="Arial"/>
              </w:rPr>
              <w:t>Mig</w:t>
            </w:r>
          </w:p>
        </w:tc>
      </w:tr>
      <w:tr w:rsidR="009E3371" w:rsidRPr="009E3371" w14:paraId="301F3615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13" w14:textId="77777777" w:rsidR="009E3371" w:rsidRPr="00DF34CF" w:rsidRDefault="009E3371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odpis.xsl   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14" w14:textId="77777777" w:rsidR="009E3371" w:rsidRPr="009E3371" w:rsidRDefault="00DD6EDF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odpisów dla przeglądarki – plik główny</w:t>
            </w:r>
          </w:p>
        </w:tc>
      </w:tr>
      <w:tr w:rsidR="009E3371" w:rsidRPr="009E3371" w14:paraId="301F3618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16" w14:textId="77777777" w:rsidR="009E3371" w:rsidRPr="00DF34CF" w:rsidRDefault="002D117D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O</w:t>
            </w:r>
            <w:r w:rsidR="009E3371" w:rsidRPr="00DF34CF">
              <w:rPr>
                <w:rFonts w:ascii="Courier New" w:hAnsi="Courier New" w:cs="Courier New"/>
              </w:rPr>
              <w:t xml:space="preserve">dpisn0.xsl 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17" w14:textId="77777777" w:rsidR="009E3371" w:rsidRPr="009E3371" w:rsidRDefault="00DD6EDF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9E3371" w:rsidRPr="009E3371" w14:paraId="301F361B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19" w14:textId="77777777" w:rsidR="009E3371" w:rsidRPr="00DF34CF" w:rsidRDefault="002D117D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O</w:t>
            </w:r>
            <w:r w:rsidR="009E3371" w:rsidRPr="00DF34CF">
              <w:rPr>
                <w:rFonts w:ascii="Courier New" w:hAnsi="Courier New" w:cs="Courier New"/>
              </w:rPr>
              <w:t xml:space="preserve">dpisn1.xsl 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1A" w14:textId="77777777" w:rsidR="009E3371" w:rsidRPr="009E3371" w:rsidRDefault="00DD6EDF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9E3371" w:rsidRPr="009E3371" w14:paraId="301F361E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1C" w14:textId="77777777" w:rsidR="009E3371" w:rsidRPr="00DF34CF" w:rsidRDefault="002D117D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O</w:t>
            </w:r>
            <w:r w:rsidR="009E3371" w:rsidRPr="00DF34CF">
              <w:rPr>
                <w:rFonts w:ascii="Courier New" w:hAnsi="Courier New" w:cs="Courier New"/>
              </w:rPr>
              <w:t xml:space="preserve">dpisn10.xsl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1D" w14:textId="77777777" w:rsidR="009E3371" w:rsidRPr="009E3371" w:rsidRDefault="00DD6EDF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9E3371" w:rsidRPr="009E3371" w14:paraId="301F3621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1F" w14:textId="77777777" w:rsidR="009E3371" w:rsidRPr="00DF34CF" w:rsidRDefault="002D117D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O</w:t>
            </w:r>
            <w:r w:rsidR="009E3371" w:rsidRPr="00DF34CF">
              <w:rPr>
                <w:rFonts w:ascii="Courier New" w:hAnsi="Courier New" w:cs="Courier New"/>
              </w:rPr>
              <w:t xml:space="preserve">dpisn11.xsl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20" w14:textId="77777777" w:rsidR="009E3371" w:rsidRPr="009E3371" w:rsidRDefault="00DD6EDF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9E3371" w:rsidRPr="009E3371" w14:paraId="301F3624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22" w14:textId="77777777" w:rsidR="009E3371" w:rsidRPr="00DF34CF" w:rsidRDefault="002D117D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O</w:t>
            </w:r>
            <w:r w:rsidR="009E3371" w:rsidRPr="00DF34CF">
              <w:rPr>
                <w:rFonts w:ascii="Courier New" w:hAnsi="Courier New" w:cs="Courier New"/>
              </w:rPr>
              <w:t xml:space="preserve">dpisn12.xsl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23" w14:textId="77777777" w:rsidR="009E3371" w:rsidRPr="009E3371" w:rsidRDefault="00DD6EDF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9E3371" w:rsidRPr="009E3371" w14:paraId="301F3627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25" w14:textId="77777777" w:rsidR="009E3371" w:rsidRPr="00DF34CF" w:rsidRDefault="002D117D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O</w:t>
            </w:r>
            <w:r w:rsidR="009E3371" w:rsidRPr="00DF34CF">
              <w:rPr>
                <w:rFonts w:ascii="Courier New" w:hAnsi="Courier New" w:cs="Courier New"/>
              </w:rPr>
              <w:t xml:space="preserve">dpisn13.xsl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26" w14:textId="77777777" w:rsidR="009E3371" w:rsidRPr="009E3371" w:rsidRDefault="00DD6EDF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9E3371" w:rsidRPr="009E3371" w14:paraId="301F362A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28" w14:textId="77777777" w:rsidR="009E3371" w:rsidRPr="00DF34CF" w:rsidRDefault="002D117D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O</w:t>
            </w:r>
            <w:r w:rsidR="009E3371" w:rsidRPr="00DF34CF">
              <w:rPr>
                <w:rFonts w:ascii="Courier New" w:hAnsi="Courier New" w:cs="Courier New"/>
              </w:rPr>
              <w:t xml:space="preserve">dpisn14.xsl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29" w14:textId="77777777" w:rsidR="009E3371" w:rsidRPr="009E3371" w:rsidRDefault="00DD6EDF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9E3371" w:rsidRPr="009E3371" w14:paraId="301F362D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2B" w14:textId="77777777" w:rsidR="009E3371" w:rsidRPr="00DF34CF" w:rsidRDefault="002D117D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O</w:t>
            </w:r>
            <w:r w:rsidR="009E3371" w:rsidRPr="00DF34CF">
              <w:rPr>
                <w:rFonts w:ascii="Courier New" w:hAnsi="Courier New" w:cs="Courier New"/>
              </w:rPr>
              <w:t xml:space="preserve">dpisn15.xsl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2C" w14:textId="77777777" w:rsidR="009E3371" w:rsidRPr="009E3371" w:rsidRDefault="00DD6EDF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9E3371" w:rsidRPr="009E3371" w14:paraId="301F3630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2E" w14:textId="77777777" w:rsidR="009E3371" w:rsidRPr="00DF34CF" w:rsidRDefault="002D117D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O</w:t>
            </w:r>
            <w:r w:rsidR="009E3371" w:rsidRPr="00DF34CF">
              <w:rPr>
                <w:rFonts w:ascii="Courier New" w:hAnsi="Courier New" w:cs="Courier New"/>
              </w:rPr>
              <w:t xml:space="preserve">dpisn15p.xsl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2F" w14:textId="77777777" w:rsidR="009E3371" w:rsidRPr="009E3371" w:rsidRDefault="00DD6EDF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9E3371" w:rsidRPr="009E3371" w14:paraId="301F3633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31" w14:textId="77777777" w:rsidR="009E3371" w:rsidRPr="00DF34CF" w:rsidRDefault="002D117D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O</w:t>
            </w:r>
            <w:r w:rsidR="009E3371" w:rsidRPr="00DF34CF">
              <w:rPr>
                <w:rFonts w:ascii="Courier New" w:hAnsi="Courier New" w:cs="Courier New"/>
              </w:rPr>
              <w:t xml:space="preserve">dpisn18.xsl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32" w14:textId="77777777" w:rsidR="009E3371" w:rsidRPr="009E3371" w:rsidRDefault="00DD6EDF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9E3371" w:rsidRPr="009E3371" w14:paraId="301F3636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34" w14:textId="77777777" w:rsidR="009E3371" w:rsidRPr="00DF34CF" w:rsidRDefault="002D117D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O</w:t>
            </w:r>
            <w:r w:rsidR="009E3371" w:rsidRPr="00DF34CF">
              <w:rPr>
                <w:rFonts w:ascii="Courier New" w:hAnsi="Courier New" w:cs="Courier New"/>
              </w:rPr>
              <w:t xml:space="preserve">dpisn19.xsl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35" w14:textId="77777777" w:rsidR="009E3371" w:rsidRPr="009E3371" w:rsidRDefault="00DD6EDF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9E3371" w:rsidRPr="009E3371" w14:paraId="301F3639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37" w14:textId="77777777" w:rsidR="009E3371" w:rsidRPr="00DF34CF" w:rsidRDefault="002D117D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O</w:t>
            </w:r>
            <w:r w:rsidR="009E3371" w:rsidRPr="00DF34CF">
              <w:rPr>
                <w:rFonts w:ascii="Courier New" w:hAnsi="Courier New" w:cs="Courier New"/>
              </w:rPr>
              <w:t xml:space="preserve">dpisn2.xsl 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38" w14:textId="77777777" w:rsidR="009E3371" w:rsidRPr="009E3371" w:rsidRDefault="00DD6EDF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9E3371" w:rsidRPr="009E3371" w14:paraId="301F363C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3A" w14:textId="77777777" w:rsidR="009E3371" w:rsidRPr="00DF34CF" w:rsidRDefault="002D117D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O</w:t>
            </w:r>
            <w:r w:rsidR="009E3371" w:rsidRPr="00DF34CF">
              <w:rPr>
                <w:rFonts w:ascii="Courier New" w:hAnsi="Courier New" w:cs="Courier New"/>
              </w:rPr>
              <w:t xml:space="preserve">dpisn3.xsl 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3B" w14:textId="77777777" w:rsidR="009E3371" w:rsidRPr="009E3371" w:rsidRDefault="00DD6EDF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9E3371" w:rsidRPr="009E3371" w14:paraId="301F363F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3D" w14:textId="77777777" w:rsidR="009E3371" w:rsidRPr="00DF34CF" w:rsidRDefault="002D117D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O</w:t>
            </w:r>
            <w:r w:rsidR="009E3371" w:rsidRPr="00DF34CF">
              <w:rPr>
                <w:rFonts w:ascii="Courier New" w:hAnsi="Courier New" w:cs="Courier New"/>
              </w:rPr>
              <w:t xml:space="preserve">dpisn4.xsl 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3E" w14:textId="77777777" w:rsidR="009E3371" w:rsidRPr="009E3371" w:rsidRDefault="00DD6EDF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9E3371" w:rsidRPr="009E3371" w14:paraId="301F3642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40" w14:textId="77777777" w:rsidR="009E3371" w:rsidRPr="00DF34CF" w:rsidRDefault="002D117D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lastRenderedPageBreak/>
              <w:t>O</w:t>
            </w:r>
            <w:r w:rsidR="009E3371" w:rsidRPr="00DF34CF">
              <w:rPr>
                <w:rFonts w:ascii="Courier New" w:hAnsi="Courier New" w:cs="Courier New"/>
              </w:rPr>
              <w:t xml:space="preserve">dpisn45.xsl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41" w14:textId="77777777" w:rsidR="009E3371" w:rsidRPr="009E3371" w:rsidRDefault="00DD6EDF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9E3371" w:rsidRPr="009E3371" w14:paraId="301F3645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43" w14:textId="77777777" w:rsidR="009E3371" w:rsidRPr="00DF34CF" w:rsidRDefault="002D117D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O</w:t>
            </w:r>
            <w:r w:rsidR="009E3371" w:rsidRPr="00DF34CF">
              <w:rPr>
                <w:rFonts w:ascii="Courier New" w:hAnsi="Courier New" w:cs="Courier New"/>
              </w:rPr>
              <w:t xml:space="preserve">dpisn5.xsl 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44" w14:textId="77777777" w:rsidR="009E3371" w:rsidRPr="009E3371" w:rsidRDefault="00DD6EDF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9E3371" w:rsidRPr="009E3371" w14:paraId="301F3648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46" w14:textId="77777777" w:rsidR="009E3371" w:rsidRPr="00DF34CF" w:rsidRDefault="002D117D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O</w:t>
            </w:r>
            <w:r w:rsidR="009E3371" w:rsidRPr="00DF34CF">
              <w:rPr>
                <w:rFonts w:ascii="Courier New" w:hAnsi="Courier New" w:cs="Courier New"/>
              </w:rPr>
              <w:t xml:space="preserve">dpisn51.xsl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47" w14:textId="77777777" w:rsidR="009E3371" w:rsidRPr="009E3371" w:rsidRDefault="00DD6EDF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9E3371" w:rsidRPr="009E3371" w14:paraId="301F364B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49" w14:textId="77777777" w:rsidR="009E3371" w:rsidRPr="00DF34CF" w:rsidRDefault="002D117D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O</w:t>
            </w:r>
            <w:r w:rsidR="009E3371" w:rsidRPr="00DF34CF">
              <w:rPr>
                <w:rFonts w:ascii="Courier New" w:hAnsi="Courier New" w:cs="Courier New"/>
              </w:rPr>
              <w:t xml:space="preserve">dpisn52.xsl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4A" w14:textId="77777777" w:rsidR="009E3371" w:rsidRPr="009E3371" w:rsidRDefault="00DD6EDF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DD1A67" w:rsidRPr="009E3371" w14:paraId="301F364E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4C" w14:textId="77777777" w:rsidR="00DD1A67" w:rsidRPr="00DF34CF" w:rsidRDefault="00DD1A67" w:rsidP="003D7607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Odpisn53.xsl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4D" w14:textId="77777777" w:rsidR="00DD1A67" w:rsidRPr="009E3371" w:rsidRDefault="00DD1A67" w:rsidP="003D7607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DD1A67" w:rsidRPr="009E3371" w14:paraId="301F3651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4F" w14:textId="77777777" w:rsidR="00DD1A67" w:rsidRPr="00DF34CF" w:rsidRDefault="00DD1A67" w:rsidP="009E3371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Odpisn54.xsl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50" w14:textId="77777777" w:rsidR="00DD1A67" w:rsidRPr="009E3371" w:rsidRDefault="00DD1A67" w:rsidP="003D7607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DD1A67" w:rsidRPr="009E3371" w14:paraId="301F3654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52" w14:textId="77777777" w:rsidR="00DD1A67" w:rsidRPr="00DF34CF" w:rsidRDefault="00DD1A67" w:rsidP="003D7607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Odpisn55.xsl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53" w14:textId="77777777" w:rsidR="00DD1A67" w:rsidRPr="009E3371" w:rsidRDefault="00DD1A67" w:rsidP="003D7607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DD1A67" w:rsidRPr="009E3371" w14:paraId="301F3657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55" w14:textId="77777777" w:rsidR="00DD1A67" w:rsidRPr="00DF34CF" w:rsidRDefault="00DD1A67" w:rsidP="003D7607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Odpisn56.xsl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56" w14:textId="77777777" w:rsidR="00DD1A67" w:rsidRPr="009E3371" w:rsidRDefault="00DD1A67" w:rsidP="003D7607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0879D0" w:rsidRPr="009E3371" w14:paraId="301F365A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58" w14:textId="77777777" w:rsidR="000879D0" w:rsidRPr="00DF34CF" w:rsidRDefault="000879D0" w:rsidP="007F2497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Odpisn57.xsl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59" w14:textId="77777777" w:rsidR="000879D0" w:rsidRPr="009E3371" w:rsidRDefault="000879D0" w:rsidP="007F2497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0879D0" w:rsidRPr="009E3371" w14:paraId="301F365D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5B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Odpisn6.xsl 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5C" w14:textId="77777777" w:rsidR="000879D0" w:rsidRPr="009E3371" w:rsidRDefault="000879D0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0879D0" w:rsidRPr="009E3371" w14:paraId="301F3660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5E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Odpisn7.xsl 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5F" w14:textId="77777777" w:rsidR="000879D0" w:rsidRPr="009E3371" w:rsidRDefault="000879D0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0879D0" w:rsidRPr="009E3371" w14:paraId="301F3663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61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Odpisn8.xsl 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62" w14:textId="77777777" w:rsidR="000879D0" w:rsidRPr="009E3371" w:rsidRDefault="000879D0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0879D0" w:rsidRPr="009E3371" w14:paraId="301F3666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64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Odpisn9.xsl 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65" w14:textId="77777777" w:rsidR="000879D0" w:rsidRPr="009E3371" w:rsidRDefault="000879D0" w:rsidP="009E3371">
            <w:pPr>
              <w:rPr>
                <w:rFonts w:cs="Arial"/>
              </w:rPr>
            </w:pPr>
            <w:r>
              <w:rPr>
                <w:rFonts w:cs="Arial"/>
              </w:rPr>
              <w:t>Plik z opisem rubryk i pól dla określonej formy prawnej</w:t>
            </w:r>
          </w:p>
        </w:tc>
      </w:tr>
      <w:tr w:rsidR="000879D0" w:rsidRPr="009E3371" w14:paraId="301F3669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67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Oplaty_wybor_lista.xsl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68" w14:textId="77777777" w:rsidR="000879D0" w:rsidRPr="009E3371" w:rsidRDefault="000879D0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ekranu wyboru opłaty dla wniosków</w:t>
            </w:r>
          </w:p>
        </w:tc>
      </w:tr>
      <w:tr w:rsidR="000879D0" w:rsidRPr="009E3371" w14:paraId="301F366C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6A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petla.xsl   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6B" w14:textId="77777777" w:rsidR="000879D0" w:rsidRPr="009E3371" w:rsidRDefault="000879D0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ekranu obsługi komunikatów dla KRS PUD</w:t>
            </w:r>
          </w:p>
        </w:tc>
      </w:tr>
      <w:tr w:rsidR="000879D0" w:rsidRPr="009E3371" w14:paraId="301F366F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6D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potw_oplaty.xsl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6E" w14:textId="77777777" w:rsidR="000879D0" w:rsidRPr="009E3371" w:rsidRDefault="000879D0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ekranu wyboru opłaty dla wniosków</w:t>
            </w:r>
          </w:p>
        </w:tc>
      </w:tr>
      <w:tr w:rsidR="000879D0" w:rsidRPr="009E3371" w14:paraId="301F3672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70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slownik.xsl 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71" w14:textId="77777777" w:rsidR="000879D0" w:rsidRPr="009E3371" w:rsidRDefault="000879D0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ekranu podpowiedzi ze słownikami województwa, powiaty, gminy</w:t>
            </w:r>
          </w:p>
        </w:tc>
      </w:tr>
      <w:tr w:rsidR="000879D0" w:rsidRPr="009E3371" w14:paraId="301F3675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73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stat_petla.xsl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74" w14:textId="77777777" w:rsidR="000879D0" w:rsidRPr="009E3371" w:rsidRDefault="000879D0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ekranu generowania plików ze statystykami dla zlecenia wykonania statystyki MS</w:t>
            </w:r>
          </w:p>
        </w:tc>
      </w:tr>
      <w:tr w:rsidR="000879D0" w:rsidRPr="009E3371" w14:paraId="301F3678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76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userList.xsl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77" w14:textId="77777777" w:rsidR="000879D0" w:rsidRPr="009E3371" w:rsidRDefault="000879D0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ekranu informacji o ponownym zalogowaniu użytkownika</w:t>
            </w:r>
          </w:p>
        </w:tc>
      </w:tr>
      <w:tr w:rsidR="000879D0" w:rsidRPr="009E3371" w14:paraId="301F367B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79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wnioski.xsl 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7A" w14:textId="77777777" w:rsidR="000879D0" w:rsidRPr="009E3371" w:rsidRDefault="000879D0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ekranów wniosków</w:t>
            </w:r>
          </w:p>
        </w:tc>
      </w:tr>
      <w:tr w:rsidR="000879D0" w:rsidRPr="009E3371" w14:paraId="301F367E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7C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wyborkryt.xsl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7D" w14:textId="77777777" w:rsidR="000879D0" w:rsidRPr="009E3371" w:rsidRDefault="000879D0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ekranu wyboru kryterium do wczytania</w:t>
            </w:r>
          </w:p>
        </w:tc>
      </w:tr>
      <w:tr w:rsidR="000879D0" w:rsidRPr="009E3371" w14:paraId="301F3681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7F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wyboruzyt.xsl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80" w14:textId="77777777" w:rsidR="000879D0" w:rsidRPr="009E3371" w:rsidRDefault="000879D0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ekranu wyboru użytkownika do wyboru kryterium do wczytania</w:t>
            </w:r>
          </w:p>
        </w:tc>
      </w:tr>
      <w:tr w:rsidR="000879D0" w:rsidRPr="009E3371" w14:paraId="301F3684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82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wyborwyk.xsl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83" w14:textId="77777777" w:rsidR="000879D0" w:rsidRPr="009E3371" w:rsidRDefault="000879D0" w:rsidP="00EE7D5F">
            <w:pPr>
              <w:rPr>
                <w:rFonts w:cs="Arial"/>
              </w:rPr>
            </w:pPr>
            <w:r>
              <w:rPr>
                <w:rFonts w:cs="Arial"/>
              </w:rPr>
              <w:t>Prezentacja ekranu wyboru wykazu do wczytania</w:t>
            </w:r>
          </w:p>
        </w:tc>
      </w:tr>
      <w:tr w:rsidR="000879D0" w:rsidRPr="009E3371" w14:paraId="301F3687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85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wyborwykstat.xsl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86" w14:textId="77777777" w:rsidR="000879D0" w:rsidRPr="009E3371" w:rsidRDefault="000879D0" w:rsidP="00EE7D5F">
            <w:pPr>
              <w:rPr>
                <w:rFonts w:cs="Arial"/>
              </w:rPr>
            </w:pPr>
            <w:r>
              <w:rPr>
                <w:rFonts w:cs="Arial"/>
              </w:rPr>
              <w:t>Prezentacja ekranu wyboru wykazu statystycznego do wczytania</w:t>
            </w:r>
          </w:p>
        </w:tc>
      </w:tr>
      <w:tr w:rsidR="000879D0" w:rsidRPr="009E3371" w14:paraId="301F368A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88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wykaz.xsl              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89" w14:textId="77777777" w:rsidR="000879D0" w:rsidRPr="009E3371" w:rsidRDefault="000879D0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ekranu wykazu</w:t>
            </w:r>
          </w:p>
        </w:tc>
      </w:tr>
      <w:tr w:rsidR="000879D0" w:rsidRPr="009E3371" w14:paraId="301F368D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8B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dol.html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8C" w14:textId="77777777" w:rsidR="000879D0" w:rsidRDefault="000879D0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komunikatu przy wczytywaniu listy oplat</w:t>
            </w:r>
          </w:p>
        </w:tc>
      </w:tr>
      <w:tr w:rsidR="000879D0" w:rsidRPr="009E3371" w14:paraId="301F3690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8E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index.html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8F" w14:textId="77777777" w:rsidR="000879D0" w:rsidRDefault="000879D0" w:rsidP="009E3371">
            <w:pPr>
              <w:rPr>
                <w:rFonts w:cs="Arial"/>
              </w:rPr>
            </w:pPr>
            <w:r>
              <w:rPr>
                <w:rFonts w:cs="Arial"/>
              </w:rPr>
              <w:t>Prezentacja ekranu z menu głównym i paskiem statusu KRSCI</w:t>
            </w:r>
          </w:p>
        </w:tc>
      </w:tr>
      <w:tr w:rsidR="000879D0" w:rsidRPr="009E3371" w14:paraId="301F3693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91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IPE.html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92" w14:textId="77777777" w:rsidR="000879D0" w:rsidRDefault="000879D0" w:rsidP="00EE7D5F">
            <w:pPr>
              <w:rPr>
                <w:rFonts w:cs="Arial"/>
              </w:rPr>
            </w:pPr>
            <w:r>
              <w:rPr>
                <w:rFonts w:cs="Arial"/>
              </w:rPr>
              <w:t>Prezentacja ekranu z menu głównym i paskiem statusu KRS PUD</w:t>
            </w:r>
          </w:p>
        </w:tc>
      </w:tr>
      <w:tr w:rsidR="000879D0" w:rsidRPr="009E3371" w14:paraId="301F3696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94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nullsession.html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95" w14:textId="77777777" w:rsidR="000879D0" w:rsidRDefault="000879D0" w:rsidP="00EE7D5F">
            <w:pPr>
              <w:rPr>
                <w:rFonts w:cs="Arial"/>
              </w:rPr>
            </w:pPr>
            <w:r>
              <w:rPr>
                <w:rFonts w:cs="Arial"/>
              </w:rPr>
              <w:t>Prezentacja ekranu informacyjnego o przekroczeniu czasu nieaktywności</w:t>
            </w:r>
          </w:p>
        </w:tc>
      </w:tr>
      <w:tr w:rsidR="000879D0" w:rsidRPr="009E3371" w14:paraId="301F3699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97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Oplaty_okno.html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98" w14:textId="77777777" w:rsidR="000879D0" w:rsidRDefault="000879D0" w:rsidP="00EE7D5F">
            <w:pPr>
              <w:rPr>
                <w:rFonts w:cs="Arial"/>
              </w:rPr>
            </w:pPr>
            <w:r>
              <w:rPr>
                <w:rFonts w:cs="Arial"/>
              </w:rPr>
              <w:t>Prezentacja ekranu wyboru opłat</w:t>
            </w:r>
          </w:p>
        </w:tc>
      </w:tr>
      <w:tr w:rsidR="000879D0" w:rsidRPr="009E3371" w14:paraId="301F369C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9A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CIValid.js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9B" w14:textId="77777777" w:rsidR="000879D0" w:rsidRDefault="000879D0" w:rsidP="00EE7D5F">
            <w:pPr>
              <w:rPr>
                <w:rFonts w:cs="Arial"/>
              </w:rPr>
            </w:pPr>
            <w:r>
              <w:rPr>
                <w:rFonts w:cs="Arial"/>
              </w:rPr>
              <w:t>Plik z funkcjami w javascript zawierający funkcje walidujące dla ekranów KRSCI</w:t>
            </w:r>
          </w:p>
        </w:tc>
      </w:tr>
      <w:tr w:rsidR="000879D0" w:rsidRPr="009E3371" w14:paraId="301F369F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9D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>Oplaty.js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9E" w14:textId="77777777" w:rsidR="000879D0" w:rsidRDefault="000879D0" w:rsidP="00EE7D5F">
            <w:pPr>
              <w:rPr>
                <w:rFonts w:cs="Arial"/>
              </w:rPr>
            </w:pPr>
            <w:r>
              <w:rPr>
                <w:rFonts w:cs="Arial"/>
              </w:rPr>
              <w:t>Plik z funkcjami w javascript zawierający funkcje walidujące dla ekranów KRSCI dotyczących opłat</w:t>
            </w:r>
          </w:p>
        </w:tc>
      </w:tr>
      <w:tr w:rsidR="000879D0" w:rsidRPr="003B12D2" w14:paraId="301F36A2" w14:textId="77777777" w:rsidTr="00DD1A67">
        <w:trPr>
          <w:trHeight w:val="255"/>
        </w:trPr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F36A0" w14:textId="77777777" w:rsidR="000879D0" w:rsidRPr="00DF34CF" w:rsidRDefault="000879D0" w:rsidP="009E3371">
            <w:pPr>
              <w:rPr>
                <w:rFonts w:ascii="Courier New" w:hAnsi="Courier New" w:cs="Courier New"/>
              </w:rPr>
            </w:pPr>
            <w:r w:rsidRPr="00DF34CF">
              <w:rPr>
                <w:rFonts w:ascii="Courier New" w:hAnsi="Courier New" w:cs="Courier New"/>
              </w:rPr>
              <w:t xml:space="preserve">BookC.gif, BookO.gif, DDown.gif, DUp.gif, FolderC.gif, </w:t>
            </w:r>
            <w:r w:rsidRPr="00DF34CF">
              <w:rPr>
                <w:rFonts w:ascii="Courier New" w:hAnsi="Courier New" w:cs="Courier New"/>
              </w:rPr>
              <w:lastRenderedPageBreak/>
              <w:t>FolderO.gif, stopwatch.gif, paper03.jpg</w:t>
            </w:r>
          </w:p>
        </w:tc>
        <w:tc>
          <w:tcPr>
            <w:tcW w:w="5172" w:type="dxa"/>
            <w:tcBorders>
              <w:top w:val="nil"/>
              <w:left w:val="nil"/>
              <w:bottom w:val="nil"/>
              <w:right w:val="nil"/>
            </w:tcBorders>
          </w:tcPr>
          <w:p w14:paraId="301F36A1" w14:textId="77777777" w:rsidR="000879D0" w:rsidRPr="003B12D2" w:rsidRDefault="000879D0" w:rsidP="00EE7D5F">
            <w:pPr>
              <w:rPr>
                <w:rFonts w:cs="Arial"/>
              </w:rPr>
            </w:pPr>
            <w:r>
              <w:rPr>
                <w:rFonts w:cs="Arial"/>
              </w:rPr>
              <w:lastRenderedPageBreak/>
              <w:t>Pliki z grafikami dla ekranów KRSCI</w:t>
            </w:r>
          </w:p>
        </w:tc>
      </w:tr>
    </w:tbl>
    <w:p w14:paraId="301F36A3" w14:textId="523EDC07" w:rsidR="008A2443" w:rsidRDefault="009E3371" w:rsidP="008A2443">
      <w:pPr>
        <w:pStyle w:val="Legenda"/>
        <w:rPr>
          <w:b w:val="0"/>
          <w:bCs/>
        </w:rPr>
      </w:pPr>
      <w:r w:rsidRPr="003B12D2">
        <w:t xml:space="preserve"> </w:t>
      </w:r>
      <w:bookmarkStart w:id="29" w:name="_Toc30776366"/>
      <w:r w:rsidR="008A2443">
        <w:t xml:space="preserve">Tabela </w:t>
      </w:r>
      <w:fldSimple w:instr=" STYLEREF 1 \s ">
        <w:r w:rsidR="00A56357">
          <w:rPr>
            <w:noProof/>
          </w:rPr>
          <w:t>4</w:t>
        </w:r>
      </w:fldSimple>
      <w:r w:rsidR="008A2443">
        <w:t>.</w:t>
      </w:r>
      <w:fldSimple w:instr=" SEQ Tabela \* ARABIC \s 1 ">
        <w:r w:rsidR="00A56357">
          <w:rPr>
            <w:noProof/>
          </w:rPr>
          <w:t>1</w:t>
        </w:r>
      </w:fldSimple>
      <w:r w:rsidR="008A2443">
        <w:t xml:space="preserve">: </w:t>
      </w:r>
      <w:r w:rsidR="008A2443">
        <w:rPr>
          <w:b w:val="0"/>
          <w:bCs/>
        </w:rPr>
        <w:t xml:space="preserve">Wykaz </w:t>
      </w:r>
      <w:r w:rsidR="001B12FE">
        <w:rPr>
          <w:b w:val="0"/>
          <w:bCs/>
        </w:rPr>
        <w:t>plików modułu obsługi interfejsu</w:t>
      </w:r>
      <w:bookmarkEnd w:id="29"/>
    </w:p>
    <w:p w14:paraId="301F36A4" w14:textId="77777777" w:rsidR="00054209" w:rsidRDefault="00054209" w:rsidP="00054209"/>
    <w:p w14:paraId="301F36A5" w14:textId="77777777" w:rsidR="00054209" w:rsidRPr="00054209" w:rsidRDefault="00054209" w:rsidP="00054209">
      <w:pPr>
        <w:pStyle w:val="Nagwek2"/>
      </w:pPr>
      <w:bookmarkStart w:id="30" w:name="_Toc30776356"/>
      <w:r>
        <w:t>Moduł servletów</w:t>
      </w:r>
      <w:bookmarkEnd w:id="30"/>
    </w:p>
    <w:p w14:paraId="301F36A6" w14:textId="77777777" w:rsidR="009E3371" w:rsidRDefault="009E3371" w:rsidP="009E3371"/>
    <w:p w14:paraId="301F36A7" w14:textId="77777777" w:rsidR="00495647" w:rsidRDefault="00495647" w:rsidP="009E3371">
      <w:r>
        <w:t xml:space="preserve">Moduł servletów </w:t>
      </w:r>
      <w:r w:rsidR="00780A8A">
        <w:t xml:space="preserve">jest warstwą aplikacji obsługującą akcje wykonywane przez użytkownika w przeglądarce internetowej, w której uruchomiona jest aplikacja KRSCI. W jej skład wchodzą klasy dziedziczące z klasy bazowej </w:t>
      </w:r>
      <w:r w:rsidR="00780A8A" w:rsidRPr="00780A8A">
        <w:rPr>
          <w:b/>
        </w:rPr>
        <w:t>CIServlet.class</w:t>
      </w:r>
      <w:r w:rsidR="00780A8A">
        <w:t xml:space="preserve">, która z kolei jest oparta na klasie bazowej </w:t>
      </w:r>
      <w:r w:rsidR="00780A8A" w:rsidRPr="00780A8A">
        <w:rPr>
          <w:b/>
        </w:rPr>
        <w:t>javax.servlet.http.HttpServlet</w:t>
      </w:r>
      <w:r w:rsidR="00780A8A">
        <w:t>.</w:t>
      </w:r>
    </w:p>
    <w:p w14:paraId="301F36A8" w14:textId="77777777" w:rsidR="00780A8A" w:rsidRDefault="00780A8A" w:rsidP="009E3371"/>
    <w:p w14:paraId="301F36A9" w14:textId="77777777" w:rsidR="00780A8A" w:rsidRDefault="00780A8A" w:rsidP="009E3371"/>
    <w:tbl>
      <w:tblPr>
        <w:tblW w:w="7953" w:type="dxa"/>
        <w:tblInd w:w="55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261"/>
        <w:gridCol w:w="4692"/>
      </w:tblGrid>
      <w:tr w:rsidR="00EE1702" w:rsidRPr="009E3371" w14:paraId="301F36AC" w14:textId="77777777" w:rsidTr="00EE170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noWrap/>
            <w:vAlign w:val="bottom"/>
          </w:tcPr>
          <w:p w14:paraId="301F36AA" w14:textId="77777777" w:rsidR="00EE1702" w:rsidRPr="009E3371" w:rsidRDefault="00EE1702" w:rsidP="0087338A">
            <w:pPr>
              <w:rPr>
                <w:rFonts w:cs="Arial"/>
              </w:rPr>
            </w:pPr>
            <w:r>
              <w:rPr>
                <w:rFonts w:cs="Arial"/>
              </w:rPr>
              <w:t>Nazwa klasy</w:t>
            </w: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14:paraId="301F36AB" w14:textId="77777777" w:rsidR="00EE1702" w:rsidRPr="009E3371" w:rsidRDefault="00EE1702" w:rsidP="0087338A">
            <w:pPr>
              <w:rPr>
                <w:rFonts w:cs="Arial"/>
              </w:rPr>
            </w:pPr>
            <w:r>
              <w:rPr>
                <w:rFonts w:cs="Arial"/>
              </w:rPr>
              <w:t>Opis</w:t>
            </w:r>
          </w:p>
        </w:tc>
      </w:tr>
      <w:tr w:rsidR="00EE1702" w:rsidRPr="00780A8A" w14:paraId="301F36AF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AD" w14:textId="6564BE58" w:rsidR="00EE1702" w:rsidRPr="00EE1702" w:rsidRDefault="00464BB5" w:rsidP="009D17E2">
            <w:pPr>
              <w:rPr>
                <w:rFonts w:ascii="Courier New" w:hAnsi="Courier New" w:cs="Courier New"/>
              </w:rPr>
            </w:pPr>
            <w:r>
              <w:rPr>
                <w:highlight w:val="black"/>
              </w:rPr>
              <w:t>xxx xxx</w:t>
            </w: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AE" w14:textId="77777777" w:rsidR="00EE1702" w:rsidRPr="00780A8A" w:rsidRDefault="009A16CE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ekrany definicji kryterium złożonego dla przeglądarki</w:t>
            </w:r>
          </w:p>
        </w:tc>
      </w:tr>
      <w:tr w:rsidR="00EE1702" w:rsidRPr="00780A8A" w14:paraId="301F36B3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B1" w14:textId="68E53676" w:rsidR="00EE1702" w:rsidRPr="00EE1702" w:rsidRDefault="00EE1702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B2" w14:textId="77777777" w:rsidR="00EE1702" w:rsidRPr="00780A8A" w:rsidRDefault="009A16CE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ekrany definicji kryterium złożonego dla wykazów statystycznych</w:t>
            </w:r>
          </w:p>
        </w:tc>
      </w:tr>
      <w:tr w:rsidR="00EE1702" w:rsidRPr="00780A8A" w14:paraId="301F36B6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B4" w14:textId="3C674487" w:rsidR="00EE1702" w:rsidRPr="00EE1702" w:rsidRDefault="00EE1702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B5" w14:textId="77777777" w:rsidR="00EE1702" w:rsidRPr="00780A8A" w:rsidRDefault="009A16CE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kryterium dla e-wniosków</w:t>
            </w:r>
          </w:p>
        </w:tc>
      </w:tr>
      <w:tr w:rsidR="00EE1702" w:rsidRPr="00780A8A" w14:paraId="301F36B9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B7" w14:textId="60BCCBF4" w:rsidR="00EE1702" w:rsidRPr="00EE1702" w:rsidRDefault="00EE1702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B8" w14:textId="77777777" w:rsidR="00EE1702" w:rsidRPr="00780A8A" w:rsidRDefault="009A16CE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eksportu wykazów statystycznych</w:t>
            </w:r>
          </w:p>
        </w:tc>
      </w:tr>
      <w:tr w:rsidR="00EE1702" w:rsidRPr="00780A8A" w14:paraId="301F36BC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BA" w14:textId="45E93279" w:rsidR="00EE1702" w:rsidRPr="00EE1702" w:rsidRDefault="00EE1702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BB" w14:textId="77777777" w:rsidR="00EE1702" w:rsidRPr="00780A8A" w:rsidRDefault="009A16CE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wypełniania kryterium złożonego dla przeglądarki</w:t>
            </w:r>
          </w:p>
        </w:tc>
      </w:tr>
      <w:tr w:rsidR="00036D02" w:rsidRPr="00780A8A" w14:paraId="301F36C0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BE" w14:textId="1E4215D7" w:rsidR="00036D02" w:rsidRPr="00EE1702" w:rsidRDefault="00036D02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BF" w14:textId="77777777" w:rsidR="00036D02" w:rsidRPr="00780A8A" w:rsidRDefault="00036D02" w:rsidP="008733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wypełniania kryterium złożonego dla wykazów statystycznych</w:t>
            </w:r>
          </w:p>
        </w:tc>
      </w:tr>
      <w:tr w:rsidR="00036D02" w:rsidRPr="00780A8A" w14:paraId="301F36C4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C2" w14:textId="684C9053" w:rsidR="00036D02" w:rsidRPr="00EE1702" w:rsidRDefault="00036D02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C3" w14:textId="77777777" w:rsidR="00036D02" w:rsidRPr="00780A8A" w:rsidRDefault="008F698C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żądanie wydruku listy raportów dla gmin</w:t>
            </w:r>
          </w:p>
        </w:tc>
      </w:tr>
      <w:tr w:rsidR="00036D02" w:rsidRPr="00780A8A" w14:paraId="301F36C8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C6" w14:textId="5C49BB55" w:rsidR="00036D02" w:rsidRPr="00EE1702" w:rsidRDefault="00036D02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C7" w14:textId="77777777" w:rsidR="00036D02" w:rsidRPr="00780A8A" w:rsidRDefault="00100F94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tworzenia raportów dla gmin</w:t>
            </w:r>
          </w:p>
        </w:tc>
      </w:tr>
      <w:tr w:rsidR="00100F94" w:rsidRPr="00780A8A" w14:paraId="301F36CC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CA" w14:textId="13A49D66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CB" w14:textId="77777777" w:rsidR="00100F94" w:rsidRPr="00780A8A" w:rsidRDefault="00100F94" w:rsidP="008733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prezentacji raportu dla gmin</w:t>
            </w:r>
          </w:p>
        </w:tc>
      </w:tr>
      <w:tr w:rsidR="00100F94" w:rsidRPr="00780A8A" w14:paraId="301F36D0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CE" w14:textId="2D370CA6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CF" w14:textId="77777777" w:rsidR="00100F94" w:rsidRPr="00780A8A" w:rsidRDefault="00100F94" w:rsidP="008733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kryteriów wyszukiwania raportów dla gmin</w:t>
            </w:r>
          </w:p>
        </w:tc>
      </w:tr>
      <w:tr w:rsidR="00100F94" w:rsidRPr="00780A8A" w14:paraId="301F36D4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D2" w14:textId="33ED17CB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D3" w14:textId="77777777" w:rsidR="00100F94" w:rsidRPr="00780A8A" w:rsidRDefault="00100F94" w:rsidP="0087338A">
            <w:pPr>
              <w:rPr>
                <w:rFonts w:cs="Arial"/>
              </w:rPr>
            </w:pPr>
            <w:r>
              <w:rPr>
                <w:rFonts w:cs="Arial"/>
              </w:rPr>
              <w:t>Servlet obsługujący żądanie wydruku raportu dla gmin</w:t>
            </w:r>
          </w:p>
        </w:tc>
      </w:tr>
      <w:tr w:rsidR="00100F94" w:rsidRPr="00780A8A" w14:paraId="301F36D7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D5" w14:textId="29B69845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D6" w14:textId="77777777" w:rsidR="00100F94" w:rsidRPr="00780A8A" w:rsidRDefault="00BB76BE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prezentacji informacji o błędzie</w:t>
            </w:r>
          </w:p>
        </w:tc>
      </w:tr>
      <w:tr w:rsidR="00100F94" w:rsidRPr="00780A8A" w14:paraId="301F36DA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D8" w14:textId="5CFC5A85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D9" w14:textId="77777777" w:rsidR="00100F94" w:rsidRPr="00780A8A" w:rsidRDefault="00F36412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bazowy dla servletów obsługi kryteriów</w:t>
            </w:r>
          </w:p>
        </w:tc>
      </w:tr>
      <w:tr w:rsidR="00100F94" w:rsidRPr="00780A8A" w14:paraId="301F36DD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DB" w14:textId="582976C8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DC" w14:textId="77777777" w:rsidR="00100F94" w:rsidRPr="00780A8A" w:rsidRDefault="00E95176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menu głównego</w:t>
            </w:r>
          </w:p>
        </w:tc>
      </w:tr>
      <w:tr w:rsidR="00100F94" w:rsidRPr="00780A8A" w14:paraId="301F36E1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DF" w14:textId="49BEC806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E0" w14:textId="77777777" w:rsidR="00100F94" w:rsidRPr="00780A8A" w:rsidRDefault="00E95176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tworzenia raportów dla Mig</w:t>
            </w:r>
          </w:p>
        </w:tc>
      </w:tr>
      <w:tr w:rsidR="00100F94" w:rsidRPr="00780A8A" w14:paraId="301F36E5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E3" w14:textId="370C6133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E4" w14:textId="77777777" w:rsidR="00100F94" w:rsidRPr="00780A8A" w:rsidRDefault="00E95176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wyświetlenie raportu dla Mig</w:t>
            </w:r>
          </w:p>
        </w:tc>
      </w:tr>
      <w:tr w:rsidR="00100F94" w:rsidRPr="00780A8A" w14:paraId="301F36E9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E7" w14:textId="70F9C541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E8" w14:textId="77777777" w:rsidR="00100F94" w:rsidRPr="00780A8A" w:rsidRDefault="00FA5C19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żądanie wydruku odpisu aktualnego</w:t>
            </w:r>
          </w:p>
        </w:tc>
      </w:tr>
      <w:tr w:rsidR="00100F94" w:rsidRPr="00780A8A" w14:paraId="301F36EC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EA" w14:textId="391145C0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EB" w14:textId="77777777" w:rsidR="00100F94" w:rsidRPr="00780A8A" w:rsidRDefault="003855A6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żądanie wydruku odpisu aktualnego</w:t>
            </w:r>
          </w:p>
        </w:tc>
      </w:tr>
      <w:tr w:rsidR="00100F94" w:rsidRPr="00780A8A" w14:paraId="301F36F0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EE" w14:textId="66ADA965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EF" w14:textId="77777777" w:rsidR="00100F94" w:rsidRPr="00780A8A" w:rsidRDefault="003855A6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prezentacji odpisu pełnego w przeglądarce</w:t>
            </w:r>
          </w:p>
        </w:tc>
      </w:tr>
      <w:tr w:rsidR="00100F94" w:rsidRPr="00780A8A" w14:paraId="301F36F3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F1" w14:textId="2F486EF2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F2" w14:textId="77777777" w:rsidR="00100F94" w:rsidRPr="00780A8A" w:rsidRDefault="003855A6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prezentacji odpisu aktualnego w przeglądarce</w:t>
            </w:r>
          </w:p>
        </w:tc>
      </w:tr>
      <w:tr w:rsidR="00100F94" w:rsidRPr="00780A8A" w14:paraId="301F36F7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F5" w14:textId="08D4F8EF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F6" w14:textId="77777777" w:rsidR="00100F94" w:rsidRPr="00780A8A" w:rsidRDefault="00DD046B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importu opłat</w:t>
            </w:r>
          </w:p>
        </w:tc>
      </w:tr>
      <w:tr w:rsidR="00100F94" w:rsidRPr="00780A8A" w14:paraId="301F36FB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F9" w14:textId="6D5E9315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FA" w14:textId="77777777" w:rsidR="00100F94" w:rsidRPr="00780A8A" w:rsidRDefault="00DD046B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importu opłat</w:t>
            </w:r>
          </w:p>
        </w:tc>
      </w:tr>
      <w:tr w:rsidR="00100F94" w:rsidRPr="00780A8A" w14:paraId="301F36FE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6FC" w14:textId="603D778D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6FD" w14:textId="77777777" w:rsidR="00100F94" w:rsidRPr="00780A8A" w:rsidRDefault="00DD046B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kryteriów wyszukania opłat</w:t>
            </w:r>
          </w:p>
        </w:tc>
      </w:tr>
      <w:tr w:rsidR="00100F94" w:rsidRPr="00780A8A" w14:paraId="301F3702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00" w14:textId="31203DDB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01" w14:textId="77777777" w:rsidR="00100F94" w:rsidRPr="00780A8A" w:rsidRDefault="00DD046B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modyfikacji opłat</w:t>
            </w:r>
          </w:p>
        </w:tc>
      </w:tr>
      <w:tr w:rsidR="00100F94" w:rsidRPr="00780A8A" w14:paraId="301F3705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03" w14:textId="3CF1C809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04" w14:textId="77777777" w:rsidR="00100F94" w:rsidRPr="00780A8A" w:rsidRDefault="00BA1768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prezentacji  opłat</w:t>
            </w:r>
          </w:p>
        </w:tc>
      </w:tr>
      <w:tr w:rsidR="00100F94" w:rsidRPr="00780A8A" w14:paraId="301F3709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07" w14:textId="2293D411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08" w14:textId="77777777" w:rsidR="00100F94" w:rsidRPr="00780A8A" w:rsidRDefault="00BA1768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potwierdzenia impotru opłat</w:t>
            </w:r>
          </w:p>
        </w:tc>
      </w:tr>
      <w:tr w:rsidR="00100F94" w:rsidRPr="00780A8A" w14:paraId="301F370D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0B" w14:textId="1C3B5F01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0C" w14:textId="77777777" w:rsidR="00100F94" w:rsidRPr="00780A8A" w:rsidRDefault="00BA1768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przeglądania raportu dla gmin</w:t>
            </w:r>
          </w:p>
        </w:tc>
      </w:tr>
      <w:tr w:rsidR="00100F94" w:rsidRPr="00780A8A" w14:paraId="301F3710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0E" w14:textId="2CB86023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0F" w14:textId="77777777" w:rsidR="00100F94" w:rsidRPr="00780A8A" w:rsidRDefault="00712D99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wypełniania kryterium prostego dla przeglądarki</w:t>
            </w:r>
          </w:p>
        </w:tc>
      </w:tr>
      <w:tr w:rsidR="00100F94" w:rsidRPr="00780A8A" w14:paraId="301F3714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12" w14:textId="384CF016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13" w14:textId="77777777" w:rsidR="00100F94" w:rsidRPr="00780A8A" w:rsidRDefault="00712D99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wypełniania kryterium prostego dla wykazów statystycznych</w:t>
            </w:r>
          </w:p>
        </w:tc>
      </w:tr>
      <w:tr w:rsidR="00100F94" w:rsidRPr="00780A8A" w14:paraId="301F3717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15" w14:textId="7AA35FDE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16" w14:textId="77777777" w:rsidR="00100F94" w:rsidRPr="00780A8A" w:rsidRDefault="00352764" w:rsidP="00780A8A">
            <w:pPr>
              <w:rPr>
                <w:rFonts w:cs="Arial"/>
              </w:rPr>
            </w:pPr>
            <w:r>
              <w:rPr>
                <w:rFonts w:cs="Arial"/>
              </w:rPr>
              <w:t>Klasa bazowa dla wszystkich servletów</w:t>
            </w:r>
          </w:p>
        </w:tc>
      </w:tr>
      <w:tr w:rsidR="00100F94" w:rsidRPr="00780A8A" w14:paraId="301F371A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18" w14:textId="68A1CCB8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19" w14:textId="77777777" w:rsidR="00100F94" w:rsidRPr="00780A8A" w:rsidRDefault="00352764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prezentację słowników w podpowiedziach województw, powiatów i gmin</w:t>
            </w:r>
          </w:p>
        </w:tc>
      </w:tr>
      <w:tr w:rsidR="00100F94" w:rsidRPr="00780A8A" w14:paraId="301F371E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1C" w14:textId="22379F77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1D" w14:textId="77777777" w:rsidR="00100F94" w:rsidRPr="00780A8A" w:rsidRDefault="00DB2BF8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prezentacji listy zleceń wykonania zestawień OPP</w:t>
            </w:r>
          </w:p>
        </w:tc>
      </w:tr>
      <w:tr w:rsidR="00100F94" w:rsidRPr="00780A8A" w14:paraId="301F3722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20" w14:textId="4AED4BEE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21" w14:textId="77777777" w:rsidR="00100F94" w:rsidRPr="00780A8A" w:rsidRDefault="00652C77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prezentacji listy zleceń wykonania statystyk MS</w:t>
            </w:r>
          </w:p>
        </w:tc>
      </w:tr>
      <w:tr w:rsidR="00100F94" w:rsidRPr="00780A8A" w14:paraId="301F3726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24" w14:textId="0C86D00B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25" w14:textId="77777777" w:rsidR="00100F94" w:rsidRPr="00780A8A" w:rsidRDefault="00652C77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żądanie wydruku zestawienia OPP</w:t>
            </w:r>
          </w:p>
        </w:tc>
      </w:tr>
      <w:tr w:rsidR="00100F94" w:rsidRPr="00780A8A" w14:paraId="301F372A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28" w14:textId="2AE7DCA9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29" w14:textId="77777777" w:rsidR="00100F94" w:rsidRPr="00780A8A" w:rsidRDefault="000B610D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składania zlecenia wykonania zestawienia OPP / statystyki MS</w:t>
            </w:r>
          </w:p>
        </w:tc>
      </w:tr>
      <w:tr w:rsidR="00100F94" w:rsidRPr="00780A8A" w14:paraId="301F372E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2C" w14:textId="1C090EBF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2D" w14:textId="77777777" w:rsidR="00100F94" w:rsidRPr="00780A8A" w:rsidRDefault="001B0E21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żądanie wydruku statystyki MS (nieużywany)</w:t>
            </w:r>
          </w:p>
        </w:tc>
      </w:tr>
      <w:tr w:rsidR="00100F94" w:rsidRPr="00780A8A" w14:paraId="301F3732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30" w14:textId="22877694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31" w14:textId="77777777" w:rsidR="00100F94" w:rsidRPr="00780A8A" w:rsidRDefault="001B0E21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wyboru formatu staytystyki MS (nieużywany)</w:t>
            </w:r>
          </w:p>
        </w:tc>
      </w:tr>
      <w:tr w:rsidR="00100F94" w:rsidRPr="00780A8A" w14:paraId="301F3735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33" w14:textId="41DCC04A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34" w14:textId="77777777" w:rsidR="00100F94" w:rsidRPr="00780A8A" w:rsidRDefault="001B0E21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pasek statusowy KRSCI</w:t>
            </w:r>
          </w:p>
        </w:tc>
      </w:tr>
      <w:tr w:rsidR="00100F94" w:rsidRPr="00780A8A" w14:paraId="301F3739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37" w14:textId="4CC9BD62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38" w14:textId="77777777" w:rsidR="00100F94" w:rsidRPr="00780A8A" w:rsidRDefault="008C7CBA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prezentacji listy wniosków w ewidencji wniosków</w:t>
            </w:r>
          </w:p>
        </w:tc>
      </w:tr>
      <w:tr w:rsidR="00100F94" w:rsidRPr="00780A8A" w14:paraId="301F373C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3A" w14:textId="72734505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3B" w14:textId="77777777" w:rsidR="00100F94" w:rsidRPr="00780A8A" w:rsidRDefault="008C7CBA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wniosku OPP</w:t>
            </w:r>
          </w:p>
        </w:tc>
      </w:tr>
      <w:tr w:rsidR="00100F94" w:rsidRPr="00780A8A" w14:paraId="301F373F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3D" w14:textId="4B2BCAA6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3E" w14:textId="77777777" w:rsidR="00100F94" w:rsidRPr="00780A8A" w:rsidRDefault="008C7CBA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wniosku o ustalenie numeru KRS</w:t>
            </w:r>
          </w:p>
        </w:tc>
      </w:tr>
      <w:tr w:rsidR="00100F94" w:rsidRPr="00780A8A" w14:paraId="301F3743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41" w14:textId="6A0A29A1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42" w14:textId="77777777" w:rsidR="00100F94" w:rsidRPr="00780A8A" w:rsidRDefault="008C7CBA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żądanie wydruku dla wniosku o ustalenie numeru KRS</w:t>
            </w:r>
          </w:p>
        </w:tc>
      </w:tr>
      <w:tr w:rsidR="00100F94" w:rsidRPr="00780A8A" w14:paraId="301F3747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45" w14:textId="22EBF1D6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46" w14:textId="77777777" w:rsidR="00100F94" w:rsidRPr="00780A8A" w:rsidRDefault="00894756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żądanie wydruku dla wniosku OPP</w:t>
            </w:r>
          </w:p>
        </w:tc>
      </w:tr>
      <w:tr w:rsidR="00100F94" w:rsidRPr="00780A8A" w14:paraId="301F374B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49" w14:textId="50A96B3E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4A" w14:textId="77777777" w:rsidR="00100F94" w:rsidRPr="00780A8A" w:rsidRDefault="00894756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statystyk wniosków</w:t>
            </w:r>
          </w:p>
        </w:tc>
      </w:tr>
      <w:tr w:rsidR="00100F94" w:rsidRPr="00780A8A" w14:paraId="301F374F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4D" w14:textId="0DAB73A1" w:rsidR="00100F94" w:rsidRPr="00EE1702" w:rsidRDefault="00100F94" w:rsidP="009D17E2">
            <w:pPr>
              <w:rPr>
                <w:rFonts w:ascii="Courier New" w:hAnsi="Courier New" w:cs="Courier New"/>
              </w:rPr>
            </w:pPr>
            <w:r w:rsidRPr="00EE1702"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4E" w14:textId="77777777" w:rsidR="00100F94" w:rsidRPr="00780A8A" w:rsidRDefault="00894756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żądanie wydruku statystyk wniosków</w:t>
            </w:r>
          </w:p>
        </w:tc>
      </w:tr>
      <w:tr w:rsidR="00100F94" w:rsidRPr="00780A8A" w14:paraId="301F3753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51" w14:textId="4F439BDA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52" w14:textId="77777777" w:rsidR="00100F94" w:rsidRPr="00780A8A" w:rsidRDefault="00894756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żądanie eksportu statystyk wniosków</w:t>
            </w:r>
          </w:p>
        </w:tc>
      </w:tr>
      <w:tr w:rsidR="00100F94" w:rsidRPr="00780A8A" w14:paraId="301F3757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55" w14:textId="6FBED215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56" w14:textId="77777777" w:rsidR="00100F94" w:rsidRPr="00780A8A" w:rsidRDefault="00894756" w:rsidP="00780A8A">
            <w:pPr>
              <w:rPr>
                <w:rFonts w:cs="Arial"/>
              </w:rPr>
            </w:pPr>
            <w:r>
              <w:rPr>
                <w:rFonts w:cs="Arial"/>
              </w:rPr>
              <w:t xml:space="preserve">Servlet obsługujący ekran kryteriów wyszukiwania wniosków w ewidencji wniosków </w:t>
            </w:r>
          </w:p>
        </w:tc>
      </w:tr>
      <w:tr w:rsidR="00100F94" w:rsidRPr="00780A8A" w14:paraId="301F375B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59" w14:textId="068E724F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5A" w14:textId="77777777" w:rsidR="00100F94" w:rsidRPr="00780A8A" w:rsidRDefault="00F114AB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kryteriów wyszukiwania wniosków w ewidencji wniosków (dla wyszukiwania sortowanego po sygnaturze)</w:t>
            </w:r>
          </w:p>
        </w:tc>
      </w:tr>
      <w:tr w:rsidR="00100F94" w:rsidRPr="00780A8A" w14:paraId="301F375E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5C" w14:textId="21C3EBC9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5D" w14:textId="77777777" w:rsidR="00100F94" w:rsidRPr="00780A8A" w:rsidRDefault="00F114AB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wniosku o wydanie odpisu z RDN</w:t>
            </w:r>
          </w:p>
        </w:tc>
      </w:tr>
      <w:tr w:rsidR="00100F94" w:rsidRPr="00780A8A" w14:paraId="301F3761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5F" w14:textId="74394280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60" w14:textId="77777777" w:rsidR="00100F94" w:rsidRPr="00780A8A" w:rsidRDefault="00F114AB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wniosku o wydanie odpisu z KRS</w:t>
            </w:r>
          </w:p>
        </w:tc>
      </w:tr>
      <w:tr w:rsidR="00100F94" w:rsidRPr="00780A8A" w14:paraId="301F3764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62" w14:textId="53B92973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63" w14:textId="77777777" w:rsidR="00100F94" w:rsidRPr="00780A8A" w:rsidRDefault="00F114AB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wniosku o wydanie wyciągu z KRS</w:t>
            </w:r>
          </w:p>
        </w:tc>
      </w:tr>
      <w:tr w:rsidR="00100F94" w:rsidRPr="00780A8A" w14:paraId="301F3767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65" w14:textId="017811D9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66" w14:textId="77777777" w:rsidR="00100F94" w:rsidRPr="00780A8A" w:rsidRDefault="00F114AB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wniosku o wydanie odpisu z RDN</w:t>
            </w:r>
          </w:p>
        </w:tc>
      </w:tr>
      <w:tr w:rsidR="00100F94" w:rsidRPr="00780A8A" w14:paraId="301F376B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69" w14:textId="765168FA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6A" w14:textId="77777777" w:rsidR="00100F94" w:rsidRPr="00780A8A" w:rsidRDefault="00F114AB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żądanie wydruku dokumentu dla wniosku o wydanie zaświadczenia, że podmiot jest wpisany do RDN</w:t>
            </w:r>
          </w:p>
        </w:tc>
      </w:tr>
      <w:tr w:rsidR="00100F94" w:rsidRPr="00780A8A" w14:paraId="301F376E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6C" w14:textId="2C353309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6D" w14:textId="77777777" w:rsidR="00100F94" w:rsidRPr="00780A8A" w:rsidRDefault="001A6FB0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wniosku o wydanie zaświadczenia, że podmiot jest wpisany do KRS</w:t>
            </w:r>
          </w:p>
        </w:tc>
      </w:tr>
      <w:tr w:rsidR="00100F94" w:rsidRPr="00780A8A" w14:paraId="301F3772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70" w14:textId="0FF3BB29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71" w14:textId="77777777" w:rsidR="00100F94" w:rsidRPr="00780A8A" w:rsidRDefault="001A6FB0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żądanie wydruki dokumentu dla wniosku o wydanie zaświadczenia, że podmiot jest wpisany do KRS</w:t>
            </w:r>
          </w:p>
        </w:tc>
      </w:tr>
      <w:tr w:rsidR="00100F94" w:rsidRPr="00780A8A" w14:paraId="301F3775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73" w14:textId="145FD409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74" w14:textId="77777777" w:rsidR="00100F94" w:rsidRPr="00780A8A" w:rsidRDefault="001A6FB0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wniosku o wydanie zaświadczenia, że podmiot nie jest wpisany do RDN</w:t>
            </w:r>
          </w:p>
        </w:tc>
      </w:tr>
      <w:tr w:rsidR="00100F94" w:rsidRPr="00780A8A" w14:paraId="301F3779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77" w14:textId="3B562354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78" w14:textId="77777777" w:rsidR="00100F94" w:rsidRPr="00780A8A" w:rsidRDefault="001A6FB0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żądanie wydruki dokumentu dla wniosku o wydanie zaświadczenia, że podmiot nie jest wpisany do RDN</w:t>
            </w:r>
          </w:p>
        </w:tc>
      </w:tr>
      <w:tr w:rsidR="00100F94" w:rsidRPr="00780A8A" w14:paraId="301F377C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7A" w14:textId="729620FC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7B" w14:textId="77777777" w:rsidR="00100F94" w:rsidRPr="00780A8A" w:rsidRDefault="00EA0A2D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żądanie wydruki dokumentu dla wniosku o wydanie zaświadczenia, że podmiot nie jest wpisany do KRS</w:t>
            </w:r>
          </w:p>
        </w:tc>
      </w:tr>
      <w:tr w:rsidR="00100F94" w:rsidRPr="00780A8A" w14:paraId="301F3780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7E" w14:textId="047C4ABA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7F" w14:textId="77777777" w:rsidR="00100F94" w:rsidRPr="00780A8A" w:rsidRDefault="00EA0A2D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żądanie wydruki dokumentu dla wniosku o wydanie zaświadczenia, że podmiot nie jest wpisany do KRS</w:t>
            </w:r>
          </w:p>
        </w:tc>
      </w:tr>
      <w:tr w:rsidR="00100F94" w:rsidRPr="00780A8A" w14:paraId="301F3783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81" w14:textId="2F4B79B1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82" w14:textId="77777777" w:rsidR="00100F94" w:rsidRPr="00780A8A" w:rsidRDefault="00544F6C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żądanie wydruki dokumentu dla wniosku o wydanie zaświadczenia, że podmiot jest wykreślony z KRS</w:t>
            </w:r>
          </w:p>
        </w:tc>
      </w:tr>
      <w:tr w:rsidR="00100F94" w:rsidRPr="00780A8A" w14:paraId="301F3787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85" w14:textId="7D885702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86" w14:textId="77777777" w:rsidR="00100F94" w:rsidRPr="00780A8A" w:rsidRDefault="00544F6C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żądanie wydruki dokumentu dla wniosku o wydanie zaświadczenia, że podmiot jest wykreślony z KRS</w:t>
            </w:r>
          </w:p>
        </w:tc>
      </w:tr>
      <w:tr w:rsidR="00100F94" w:rsidRPr="00780A8A" w14:paraId="301F378A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88" w14:textId="727EF484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89" w14:textId="77777777" w:rsidR="00100F94" w:rsidRPr="00780A8A" w:rsidRDefault="009023B9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wyboru kryterium do wczytania</w:t>
            </w:r>
          </w:p>
        </w:tc>
      </w:tr>
      <w:tr w:rsidR="00100F94" w:rsidRPr="00780A8A" w14:paraId="301F378E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8C" w14:textId="0B77517C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8D" w14:textId="77777777" w:rsidR="00100F94" w:rsidRPr="00780A8A" w:rsidRDefault="00AD6786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wyboru użytkownika, którego kryteria mają zostać wybrane do wczytania</w:t>
            </w:r>
          </w:p>
        </w:tc>
      </w:tr>
      <w:tr w:rsidR="00100F94" w:rsidRPr="00780A8A" w14:paraId="301F3792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90" w14:textId="7B7DBA51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91" w14:textId="77777777" w:rsidR="00100F94" w:rsidRPr="00780A8A" w:rsidRDefault="00AD6786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wyboru użytkownika, którego wykazy mają zostać wybrane do wczytania</w:t>
            </w:r>
          </w:p>
        </w:tc>
      </w:tr>
      <w:tr w:rsidR="00100F94" w:rsidRPr="00780A8A" w14:paraId="301F3795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93" w14:textId="21619F14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94" w14:textId="77777777" w:rsidR="00100F94" w:rsidRPr="00780A8A" w:rsidRDefault="0087338A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wyboru wykazu do wczytania</w:t>
            </w:r>
          </w:p>
        </w:tc>
      </w:tr>
      <w:tr w:rsidR="00100F94" w:rsidRPr="00780A8A" w14:paraId="301F3799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97" w14:textId="13080583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98" w14:textId="77777777" w:rsidR="00100F94" w:rsidRPr="00780A8A" w:rsidRDefault="0087338A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wyboru wykazu statystycznego do wczytania</w:t>
            </w:r>
          </w:p>
        </w:tc>
      </w:tr>
      <w:tr w:rsidR="00100F94" w:rsidRPr="00780A8A" w14:paraId="301F379C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9A" w14:textId="35C82BFC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9B" w14:textId="77777777" w:rsidR="00100F94" w:rsidRPr="00780A8A" w:rsidRDefault="0087338A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wyboru pól dla wykazów statystycznych</w:t>
            </w:r>
          </w:p>
        </w:tc>
      </w:tr>
      <w:tr w:rsidR="00100F94" w:rsidRPr="00780A8A" w14:paraId="301F379F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9D" w14:textId="5B4C41A1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9E" w14:textId="77777777" w:rsidR="00100F94" w:rsidRPr="00780A8A" w:rsidRDefault="00CB49CB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wykazu przeglądarki</w:t>
            </w:r>
          </w:p>
        </w:tc>
      </w:tr>
      <w:tr w:rsidR="00100F94" w:rsidRPr="00780A8A" w14:paraId="301F37A2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A0" w14:textId="177EAA96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A1" w14:textId="77777777" w:rsidR="00100F94" w:rsidRPr="00780A8A" w:rsidRDefault="00CB49CB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żadanie wydruku wykazu przeglądarki</w:t>
            </w:r>
          </w:p>
        </w:tc>
      </w:tr>
      <w:tr w:rsidR="00100F94" w:rsidRPr="00780A8A" w14:paraId="301F37A6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A4" w14:textId="716301F3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A5" w14:textId="77777777" w:rsidR="00100F94" w:rsidRPr="00780A8A" w:rsidRDefault="00CB49CB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żadanie wydruku wykazu statystycznego</w:t>
            </w:r>
          </w:p>
        </w:tc>
      </w:tr>
      <w:tr w:rsidR="00100F94" w:rsidRPr="00780A8A" w14:paraId="301F37A9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A7" w14:textId="7E4EAFB9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A8" w14:textId="77777777" w:rsidR="00100F94" w:rsidRPr="00780A8A" w:rsidRDefault="00CB49CB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ekran zawężenia wykazu przeglądarki</w:t>
            </w:r>
          </w:p>
        </w:tc>
      </w:tr>
      <w:tr w:rsidR="00100F94" w:rsidRPr="00780A8A" w14:paraId="301F37AD" w14:textId="77777777" w:rsidTr="009D17E2">
        <w:trPr>
          <w:trHeight w:val="255"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AB" w14:textId="2BB85481" w:rsidR="00100F94" w:rsidRPr="00EE1702" w:rsidRDefault="00100F94" w:rsidP="009D17E2">
            <w:pPr>
              <w:rPr>
                <w:rFonts w:ascii="Courier New" w:hAnsi="Courier New" w:cs="Courier New"/>
              </w:rPr>
            </w:pPr>
          </w:p>
        </w:tc>
        <w:tc>
          <w:tcPr>
            <w:tcW w:w="4692" w:type="dxa"/>
            <w:tcBorders>
              <w:top w:val="nil"/>
              <w:left w:val="nil"/>
              <w:bottom w:val="nil"/>
              <w:right w:val="nil"/>
            </w:tcBorders>
          </w:tcPr>
          <w:p w14:paraId="301F37AC" w14:textId="77777777" w:rsidR="00100F94" w:rsidRPr="00780A8A" w:rsidRDefault="00CB49CB" w:rsidP="00780A8A">
            <w:pPr>
              <w:rPr>
                <w:rFonts w:cs="Arial"/>
              </w:rPr>
            </w:pPr>
            <w:r>
              <w:rPr>
                <w:rFonts w:cs="Arial"/>
              </w:rPr>
              <w:t>Servlet obsługujący żądanie wydruku zestawienia płatności odroczonych</w:t>
            </w:r>
          </w:p>
        </w:tc>
      </w:tr>
    </w:tbl>
    <w:p w14:paraId="301F37AE" w14:textId="77777777" w:rsidR="000E459C" w:rsidRDefault="000E459C" w:rsidP="009E3371"/>
    <w:p w14:paraId="301F37AF" w14:textId="27CE3971" w:rsidR="00780A8A" w:rsidRPr="000E459C" w:rsidRDefault="00BB55FA" w:rsidP="009E3371">
      <w:pPr>
        <w:rPr>
          <w:bCs/>
        </w:rPr>
      </w:pPr>
      <w:bookmarkStart w:id="31" w:name="_Toc30776367"/>
      <w:r>
        <w:t xml:space="preserve">Tabela </w:t>
      </w:r>
      <w:fldSimple w:instr=" STYLEREF 1 \s ">
        <w:r w:rsidR="00A56357">
          <w:rPr>
            <w:noProof/>
          </w:rPr>
          <w:t>4</w:t>
        </w:r>
      </w:fldSimple>
      <w:r>
        <w:t>.</w:t>
      </w:r>
      <w:fldSimple w:instr=" SEQ Tabela \* ARABIC \s 1 ">
        <w:r w:rsidR="00A56357">
          <w:rPr>
            <w:noProof/>
          </w:rPr>
          <w:t>2</w:t>
        </w:r>
      </w:fldSimple>
      <w:r>
        <w:t xml:space="preserve">: </w:t>
      </w:r>
      <w:r w:rsidRPr="000E459C">
        <w:rPr>
          <w:bCs/>
        </w:rPr>
        <w:t>Wykaz plików modułu obsługi interfejsu</w:t>
      </w:r>
      <w:bookmarkEnd w:id="31"/>
    </w:p>
    <w:p w14:paraId="301F37B0" w14:textId="77777777" w:rsidR="00BB55FA" w:rsidRDefault="00BB55FA" w:rsidP="009E3371">
      <w:pPr>
        <w:rPr>
          <w:b/>
          <w:bCs/>
        </w:rPr>
      </w:pPr>
    </w:p>
    <w:p w14:paraId="301F37B1" w14:textId="77777777" w:rsidR="00BB55FA" w:rsidRDefault="00BB55FA" w:rsidP="009E3371">
      <w:pPr>
        <w:rPr>
          <w:b/>
          <w:bCs/>
        </w:rPr>
      </w:pPr>
    </w:p>
    <w:p w14:paraId="301F37B2" w14:textId="77777777" w:rsidR="00BB55FA" w:rsidRDefault="00BB55FA" w:rsidP="00BB55FA">
      <w:pPr>
        <w:pStyle w:val="Nagwek2"/>
      </w:pPr>
      <w:bookmarkStart w:id="32" w:name="_Toc30776357"/>
      <w:r>
        <w:t>Moduł formularzy</w:t>
      </w:r>
      <w:bookmarkEnd w:id="32"/>
    </w:p>
    <w:p w14:paraId="301F37B3" w14:textId="77777777" w:rsidR="00F9288B" w:rsidRDefault="00F9288B" w:rsidP="00F9288B"/>
    <w:p w14:paraId="301F37B4" w14:textId="77777777" w:rsidR="00C40065" w:rsidRDefault="00F9288B" w:rsidP="00F9288B">
      <w:r>
        <w:t>Moduł formularzy pełni dwie główne funkcje w aplikacji KRSCI. Odpowiada ze kreowanie xml’i opisujących wygląd formularzy oraz za generowanie dokumentów PDF innych niż odpisy. W tabelce poniżej przedstawione zostały wszystkie składowe tego modułu wraz z opisami.</w:t>
      </w:r>
    </w:p>
    <w:p w14:paraId="301F37B5" w14:textId="77777777" w:rsidR="00C40065" w:rsidRDefault="00C40065" w:rsidP="00C40065">
      <w:pPr>
        <w:pStyle w:val="Tekstpodstawowy"/>
      </w:pPr>
    </w:p>
    <w:tbl>
      <w:tblPr>
        <w:tblW w:w="7396" w:type="dxa"/>
        <w:tblInd w:w="55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276"/>
        <w:gridCol w:w="4120"/>
      </w:tblGrid>
      <w:tr w:rsidR="00C40065" w:rsidRPr="009E3371" w14:paraId="301F37B8" w14:textId="77777777" w:rsidTr="00C4006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noWrap/>
            <w:vAlign w:val="bottom"/>
          </w:tcPr>
          <w:p w14:paraId="301F37B6" w14:textId="77777777" w:rsidR="00C40065" w:rsidRPr="009E3371" w:rsidRDefault="00C40065" w:rsidP="00A1526C">
            <w:pPr>
              <w:rPr>
                <w:rFonts w:cs="Arial"/>
              </w:rPr>
            </w:pPr>
            <w:r>
              <w:rPr>
                <w:rFonts w:cs="Arial"/>
              </w:rPr>
              <w:t>Nazwa klasy</w:t>
            </w: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14:paraId="301F37B7" w14:textId="77777777" w:rsidR="00C40065" w:rsidRPr="009E3371" w:rsidRDefault="00C40065" w:rsidP="00A1526C">
            <w:pPr>
              <w:rPr>
                <w:rFonts w:cs="Arial"/>
              </w:rPr>
            </w:pPr>
            <w:r>
              <w:rPr>
                <w:rFonts w:cs="Arial"/>
              </w:rPr>
              <w:t>Opis</w:t>
            </w:r>
          </w:p>
        </w:tc>
      </w:tr>
      <w:tr w:rsidR="00C40065" w:rsidRPr="00C40065" w14:paraId="301F37BB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B9" w14:textId="74712906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BA" w14:textId="77777777" w:rsidR="00C40065" w:rsidRPr="00C40065" w:rsidRDefault="00F9288B" w:rsidP="00C40065">
            <w:pPr>
              <w:rPr>
                <w:rFonts w:cs="Arial"/>
              </w:rPr>
            </w:pPr>
            <w:r>
              <w:rPr>
                <w:rFonts w:cs="Arial"/>
              </w:rPr>
              <w:t>Klasa generująca opis xml’owy dla przycisków fomularzy</w:t>
            </w:r>
          </w:p>
        </w:tc>
      </w:tr>
      <w:tr w:rsidR="00C40065" w:rsidRPr="00C40065" w14:paraId="301F37BE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BC" w14:textId="343FB7AD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BD" w14:textId="77777777" w:rsidR="00C40065" w:rsidRPr="00C40065" w:rsidRDefault="00F9288B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definiowania kryterium złożonego dla przeglądarki</w:t>
            </w:r>
          </w:p>
        </w:tc>
      </w:tr>
      <w:tr w:rsidR="00C40065" w:rsidRPr="00C40065" w14:paraId="301F37C1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BF" w14:textId="0B76424A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C0" w14:textId="77777777" w:rsidR="00C40065" w:rsidRPr="00C40065" w:rsidRDefault="00F9288B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definiowania kryterium złożonego dla wykazów statystycznych</w:t>
            </w:r>
          </w:p>
        </w:tc>
      </w:tr>
      <w:tr w:rsidR="00C40065" w:rsidRPr="00C40065" w14:paraId="301F37C4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C2" w14:textId="52D9CD93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C3" w14:textId="77777777" w:rsidR="00C40065" w:rsidRPr="00C40065" w:rsidRDefault="00F9288B" w:rsidP="00C40065">
            <w:pPr>
              <w:rPr>
                <w:rFonts w:cs="Arial"/>
              </w:rPr>
            </w:pPr>
            <w:r>
              <w:rPr>
                <w:rFonts w:cs="Arial"/>
              </w:rPr>
              <w:t>Klasa bazowa dla e-wniosków</w:t>
            </w:r>
          </w:p>
        </w:tc>
      </w:tr>
      <w:tr w:rsidR="00C40065" w:rsidRPr="00C40065" w14:paraId="301F37C7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C5" w14:textId="08B05F31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C6" w14:textId="77777777" w:rsidR="00C40065" w:rsidRPr="00C40065" w:rsidRDefault="00F9288B" w:rsidP="00C40065">
            <w:pPr>
              <w:rPr>
                <w:rFonts w:cs="Arial"/>
              </w:rPr>
            </w:pPr>
            <w:r>
              <w:rPr>
                <w:rFonts w:cs="Arial"/>
              </w:rPr>
              <w:t>Klasa generująca opis xml’owy dla przycisków formularza wypełniania kryterium złożonego</w:t>
            </w:r>
          </w:p>
        </w:tc>
      </w:tr>
      <w:tr w:rsidR="00C40065" w:rsidRPr="00C40065" w14:paraId="301F37CA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C8" w14:textId="714085A8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C9" w14:textId="77777777" w:rsidR="00C40065" w:rsidRPr="00C40065" w:rsidRDefault="00F9288B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wypełniania kryterium złożonego dla przeglądarki</w:t>
            </w:r>
          </w:p>
        </w:tc>
      </w:tr>
      <w:tr w:rsidR="00C40065" w:rsidRPr="00C40065" w14:paraId="301F37CD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CB" w14:textId="53547A56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CC" w14:textId="77777777" w:rsidR="00C40065" w:rsidRPr="00C40065" w:rsidRDefault="00F9288B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wypełniania kryterium złożonego dla wykazów statystycznych</w:t>
            </w:r>
          </w:p>
        </w:tc>
      </w:tr>
      <w:tr w:rsidR="00C40065" w:rsidRPr="00C40065" w14:paraId="301F37D0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CE" w14:textId="6AE61C44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CF" w14:textId="77777777" w:rsidR="00C40065" w:rsidRPr="00C40065" w:rsidRDefault="00136BD8" w:rsidP="00C40065">
            <w:pPr>
              <w:rPr>
                <w:rFonts w:cs="Arial"/>
              </w:rPr>
            </w:pPr>
            <w:r>
              <w:rPr>
                <w:rFonts w:cs="Arial"/>
              </w:rPr>
              <w:t>Klasa bazowa definicji czcionki dla wydruków</w:t>
            </w:r>
          </w:p>
        </w:tc>
      </w:tr>
      <w:tr w:rsidR="00C40065" w:rsidRPr="00C40065" w14:paraId="301F37D3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D1" w14:textId="18D7538B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D2" w14:textId="77777777" w:rsidR="00C40065" w:rsidRPr="00C40065" w:rsidRDefault="00136BD8" w:rsidP="00C40065">
            <w:pPr>
              <w:rPr>
                <w:rFonts w:cs="Arial"/>
              </w:rPr>
            </w:pPr>
            <w:r>
              <w:rPr>
                <w:rFonts w:cs="Arial"/>
              </w:rPr>
              <w:t>Klasa bazowa wszystkich klas formularzy</w:t>
            </w:r>
          </w:p>
        </w:tc>
      </w:tr>
      <w:tr w:rsidR="00C40065" w:rsidRPr="00C40065" w14:paraId="301F37D7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D5" w14:textId="0A8B96D5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D6" w14:textId="77777777" w:rsidR="00C40065" w:rsidRPr="00C40065" w:rsidRDefault="00E12F9E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eksportu raportu dla gmin</w:t>
            </w:r>
          </w:p>
        </w:tc>
      </w:tr>
      <w:tr w:rsidR="00C40065" w:rsidRPr="00C40065" w14:paraId="301F37DA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D8" w14:textId="28261F84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D9" w14:textId="77777777" w:rsidR="00C40065" w:rsidRPr="00C40065" w:rsidRDefault="00E12F9E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tworzenia raportu dla gmin</w:t>
            </w:r>
          </w:p>
        </w:tc>
      </w:tr>
      <w:tr w:rsidR="00C40065" w:rsidRPr="00C40065" w14:paraId="301F37DE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DC" w14:textId="5993DAA3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DD" w14:textId="77777777" w:rsidR="00C40065" w:rsidRPr="00C40065" w:rsidRDefault="00E12F9E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prezentacji listy raportów dla gmin</w:t>
            </w:r>
          </w:p>
        </w:tc>
      </w:tr>
      <w:tr w:rsidR="00C40065" w:rsidRPr="00C40065" w14:paraId="301F37E2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E0" w14:textId="183792F2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E1" w14:textId="77777777" w:rsidR="00C40065" w:rsidRPr="00C40065" w:rsidRDefault="00E12F9E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wydruk listy raportów dla gmin</w:t>
            </w:r>
          </w:p>
        </w:tc>
      </w:tr>
      <w:tr w:rsidR="00C40065" w:rsidRPr="00C40065" w14:paraId="301F37E6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E4" w14:textId="270D031D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E5" w14:textId="77777777" w:rsidR="00C40065" w:rsidRPr="00C40065" w:rsidRDefault="00E12F9E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prezentacji strony raportu dla gmin</w:t>
            </w:r>
          </w:p>
        </w:tc>
      </w:tr>
      <w:tr w:rsidR="00C40065" w:rsidRPr="00C40065" w14:paraId="301F37EA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E8" w14:textId="393D4807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E9" w14:textId="77777777" w:rsidR="00C40065" w:rsidRPr="00C40065" w:rsidRDefault="00E12F9E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kryteriów wyszukiwania raportów dla gmin</w:t>
            </w:r>
          </w:p>
        </w:tc>
      </w:tr>
      <w:tr w:rsidR="00C40065" w:rsidRPr="00C40065" w14:paraId="301F37EE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EC" w14:textId="7F00FBDF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ED" w14:textId="77777777" w:rsidR="00C40065" w:rsidRPr="00C40065" w:rsidRDefault="00E12F9E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wydruk raportu dla gmin</w:t>
            </w:r>
          </w:p>
        </w:tc>
      </w:tr>
      <w:tr w:rsidR="00C40065" w:rsidRPr="00C40065" w14:paraId="301F37F1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EF" w14:textId="63CB9737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F0" w14:textId="77777777" w:rsidR="00C40065" w:rsidRPr="00C40065" w:rsidRDefault="002F0753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prezentacji informacji o błędach</w:t>
            </w:r>
          </w:p>
        </w:tc>
      </w:tr>
      <w:tr w:rsidR="00C40065" w:rsidRPr="00C40065" w14:paraId="301F37F4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F2" w14:textId="147506E7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F3" w14:textId="77777777" w:rsidR="00C40065" w:rsidRPr="00C40065" w:rsidRDefault="002F0753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listę kryteriów na formularzu definiowania kryterium złożonego dla przeglądarki</w:t>
            </w:r>
          </w:p>
        </w:tc>
      </w:tr>
      <w:tr w:rsidR="00C40065" w:rsidRPr="00C40065" w14:paraId="301F37F7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F5" w14:textId="6896914D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F6" w14:textId="77777777" w:rsidR="00C40065" w:rsidRPr="00C40065" w:rsidRDefault="002F0753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listę kryteriów na formularzu definiowania kryterium złożonego dla wykazów statystycznych</w:t>
            </w:r>
          </w:p>
        </w:tc>
      </w:tr>
      <w:tr w:rsidR="00C40065" w:rsidRPr="00C40065" w14:paraId="301F37FA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F8" w14:textId="73511874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F9" w14:textId="77777777" w:rsidR="00C40065" w:rsidRPr="00C40065" w:rsidRDefault="0065129C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menu głównego</w:t>
            </w:r>
          </w:p>
        </w:tc>
      </w:tr>
      <w:tr w:rsidR="00C40065" w:rsidRPr="00C40065" w14:paraId="301F37FD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FB" w14:textId="0924000C" w:rsidR="00C40065" w:rsidRPr="00C40065" w:rsidRDefault="00C40065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7FC" w14:textId="77777777" w:rsidR="00C40065" w:rsidRPr="00C40065" w:rsidRDefault="00953B7A" w:rsidP="00C40065">
            <w:pPr>
              <w:rPr>
                <w:rFonts w:cs="Arial"/>
              </w:rPr>
            </w:pPr>
            <w:r>
              <w:rPr>
                <w:rFonts w:cs="Arial"/>
              </w:rPr>
              <w:t xml:space="preserve">Klasa odpowiedzialna za formularz tworzenia raportów dla </w:t>
            </w:r>
            <w:r w:rsidR="00B0659E">
              <w:rPr>
                <w:rFonts w:cs="Arial"/>
              </w:rPr>
              <w:t>Mig</w:t>
            </w:r>
          </w:p>
        </w:tc>
      </w:tr>
      <w:tr w:rsidR="00B0659E" w:rsidRPr="00C40065" w14:paraId="301F3801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7FF" w14:textId="45228109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00" w14:textId="77777777" w:rsidR="00B0659E" w:rsidRPr="00C40065" w:rsidRDefault="00B0659E" w:rsidP="00073FA0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prezentacji raportów dla Mig</w:t>
            </w:r>
          </w:p>
        </w:tc>
      </w:tr>
      <w:tr w:rsidR="00B0659E" w:rsidRPr="00C40065" w14:paraId="301F3804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02" w14:textId="57BD0458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03" w14:textId="77777777" w:rsidR="00B0659E" w:rsidRPr="00C40065" w:rsidRDefault="00543E85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formularze prezentacji odpisu aktualnego w przeglądarce</w:t>
            </w:r>
          </w:p>
        </w:tc>
      </w:tr>
      <w:tr w:rsidR="00B0659E" w:rsidRPr="00C40065" w14:paraId="301F3807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05" w14:textId="095C8827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06" w14:textId="77777777" w:rsidR="00B0659E" w:rsidRPr="00C40065" w:rsidRDefault="00543E85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wykonanie wydruku odpisu aktualnego</w:t>
            </w:r>
          </w:p>
        </w:tc>
      </w:tr>
      <w:tr w:rsidR="00B0659E" w:rsidRPr="00C40065" w14:paraId="301F380A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08" w14:textId="3DDFEE06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09" w14:textId="77777777" w:rsidR="00B0659E" w:rsidRPr="00C40065" w:rsidRDefault="00543E85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formularze prezentacji odpisu pełngo w przeglądarce</w:t>
            </w:r>
          </w:p>
        </w:tc>
      </w:tr>
      <w:tr w:rsidR="00B0659E" w:rsidRPr="00C40065" w14:paraId="301F380D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0B" w14:textId="52BB3C50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0C" w14:textId="77777777" w:rsidR="00B0659E" w:rsidRPr="00C40065" w:rsidRDefault="00543E85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wykonanie wydruku odpisu pełnego</w:t>
            </w:r>
          </w:p>
        </w:tc>
      </w:tr>
      <w:tr w:rsidR="00B0659E" w:rsidRPr="00C40065" w14:paraId="301F3810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0E" w14:textId="7405A49F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0F" w14:textId="77777777" w:rsidR="00B0659E" w:rsidRPr="00C40065" w:rsidRDefault="003A426A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prezentacj</w:t>
            </w:r>
            <w:r w:rsidR="00D21358">
              <w:rPr>
                <w:rFonts w:cs="Arial"/>
              </w:rPr>
              <w:t>ę</w:t>
            </w:r>
            <w:r>
              <w:rPr>
                <w:rFonts w:cs="Arial"/>
              </w:rPr>
              <w:t xml:space="preserve"> formularza opłat</w:t>
            </w:r>
          </w:p>
        </w:tc>
      </w:tr>
      <w:tr w:rsidR="00B0659E" w:rsidRPr="00C40065" w14:paraId="301F3813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11" w14:textId="1789669E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12" w14:textId="77777777" w:rsidR="00B0659E" w:rsidRPr="00C40065" w:rsidRDefault="003A426A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prezentacj</w:t>
            </w:r>
            <w:r w:rsidR="00D21358">
              <w:rPr>
                <w:rFonts w:cs="Arial"/>
              </w:rPr>
              <w:t>ę</w:t>
            </w:r>
            <w:r>
              <w:rPr>
                <w:rFonts w:cs="Arial"/>
              </w:rPr>
              <w:t xml:space="preserve"> formularza importu opłat</w:t>
            </w:r>
          </w:p>
        </w:tc>
      </w:tr>
      <w:tr w:rsidR="00B0659E" w:rsidRPr="00C40065" w14:paraId="301F3816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14" w14:textId="0D3282CF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15" w14:textId="77777777" w:rsidR="00B0659E" w:rsidRPr="00C40065" w:rsidRDefault="003A426A" w:rsidP="00C40065">
            <w:pPr>
              <w:rPr>
                <w:rFonts w:cs="Arial"/>
              </w:rPr>
            </w:pPr>
            <w:r>
              <w:rPr>
                <w:rFonts w:cs="Arial"/>
              </w:rPr>
              <w:t xml:space="preserve">Klasa odpowiedzialna </w:t>
            </w:r>
            <w:r w:rsidR="00D21358">
              <w:rPr>
                <w:rFonts w:cs="Arial"/>
              </w:rPr>
              <w:t>za prezentację</w:t>
            </w:r>
            <w:r>
              <w:rPr>
                <w:rFonts w:cs="Arial"/>
              </w:rPr>
              <w:t xml:space="preserve"> formularza przeszukiwania opłat</w:t>
            </w:r>
          </w:p>
        </w:tc>
      </w:tr>
      <w:tr w:rsidR="00B0659E" w:rsidRPr="00C40065" w14:paraId="301F3819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17" w14:textId="65D0F6A5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18" w14:textId="77777777" w:rsidR="00B0659E" w:rsidRPr="00C40065" w:rsidRDefault="003A426A" w:rsidP="00C40065">
            <w:pPr>
              <w:rPr>
                <w:rFonts w:cs="Arial"/>
              </w:rPr>
            </w:pPr>
            <w:r>
              <w:rPr>
                <w:rFonts w:cs="Arial"/>
              </w:rPr>
              <w:t xml:space="preserve">Klasa odpowiedzialna </w:t>
            </w:r>
            <w:r w:rsidR="00D21358">
              <w:rPr>
                <w:rFonts w:cs="Arial"/>
              </w:rPr>
              <w:t>za prezentację</w:t>
            </w:r>
            <w:r>
              <w:rPr>
                <w:rFonts w:cs="Arial"/>
              </w:rPr>
              <w:t xml:space="preserve"> formularza modyfikacji opłat</w:t>
            </w:r>
          </w:p>
        </w:tc>
      </w:tr>
      <w:tr w:rsidR="00B0659E" w:rsidRPr="00C40065" w14:paraId="301F381D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1B" w14:textId="1C9301AB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1C" w14:textId="77777777" w:rsidR="00B0659E" w:rsidRPr="00C40065" w:rsidRDefault="003A426A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prezentacji formularza listy dla modyfikacji opłat</w:t>
            </w:r>
          </w:p>
        </w:tc>
      </w:tr>
      <w:tr w:rsidR="00B0659E" w:rsidRPr="00C40065" w14:paraId="301F3820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1E" w14:textId="20DC8785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1F" w14:textId="77777777" w:rsidR="00B0659E" w:rsidRPr="00C40065" w:rsidRDefault="00D21358" w:rsidP="00C40065">
            <w:pPr>
              <w:rPr>
                <w:rFonts w:cs="Arial"/>
              </w:rPr>
            </w:pPr>
            <w:r>
              <w:rPr>
                <w:rFonts w:cs="Arial"/>
              </w:rPr>
              <w:t>Klasa pomocnicza definiująca listę operatorów logicznych dla formularzy definicji kryteriów złożonych</w:t>
            </w:r>
          </w:p>
        </w:tc>
      </w:tr>
      <w:tr w:rsidR="00B0659E" w:rsidRPr="00C40065" w14:paraId="301F3824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22" w14:textId="4747CF69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23" w14:textId="77777777" w:rsidR="00B0659E" w:rsidRPr="00C40065" w:rsidRDefault="00D21358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prezentacji ekranu potwierdzenia opłat</w:t>
            </w:r>
          </w:p>
        </w:tc>
      </w:tr>
      <w:tr w:rsidR="00B0659E" w:rsidRPr="00C40065" w14:paraId="301F3827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25" w14:textId="28ECD4AD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26" w14:textId="77777777" w:rsidR="00B0659E" w:rsidRPr="00C40065" w:rsidRDefault="00AA28D2" w:rsidP="001C5C05">
            <w:pPr>
              <w:rPr>
                <w:rFonts w:cs="Arial"/>
              </w:rPr>
            </w:pPr>
            <w:r>
              <w:rPr>
                <w:rFonts w:cs="Arial"/>
              </w:rPr>
              <w:t>Klasa formularza prezentacji ekranu kryteriów prostych dla przeglądarki</w:t>
            </w:r>
          </w:p>
        </w:tc>
      </w:tr>
      <w:tr w:rsidR="00B0659E" w:rsidRPr="00C40065" w14:paraId="301F382A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28" w14:textId="20A7A90C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29" w14:textId="77777777" w:rsidR="00B0659E" w:rsidRPr="00C40065" w:rsidRDefault="00AA28D2" w:rsidP="00C40065">
            <w:pPr>
              <w:rPr>
                <w:rFonts w:cs="Arial"/>
              </w:rPr>
            </w:pPr>
            <w:r>
              <w:rPr>
                <w:rFonts w:cs="Arial"/>
              </w:rPr>
              <w:t>Klasa formularza prezentacji ekranu kryteriów prostych dla wykazów statystycznych</w:t>
            </w:r>
          </w:p>
        </w:tc>
      </w:tr>
      <w:tr w:rsidR="00B0659E" w:rsidRPr="00C40065" w14:paraId="301F382E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2C" w14:textId="5B0CEDAD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2D" w14:textId="77777777" w:rsidR="00B0659E" w:rsidRPr="00C40065" w:rsidRDefault="00AA28D2" w:rsidP="00C40065">
            <w:pPr>
              <w:rPr>
                <w:rFonts w:cs="Arial"/>
              </w:rPr>
            </w:pPr>
            <w:r>
              <w:rPr>
                <w:rFonts w:cs="Arial"/>
              </w:rPr>
              <w:t>Klas</w:t>
            </w:r>
            <w:r w:rsidR="00CB2A32">
              <w:rPr>
                <w:rFonts w:cs="Arial"/>
              </w:rPr>
              <w:t>a</w:t>
            </w:r>
            <w:r>
              <w:rPr>
                <w:rFonts w:cs="Arial"/>
              </w:rPr>
              <w:t xml:space="preserve"> odpowiedzialna za wydruk sprawozdania dla MS</w:t>
            </w:r>
          </w:p>
        </w:tc>
      </w:tr>
      <w:tr w:rsidR="00B0659E" w:rsidRPr="00C40065" w14:paraId="301F3832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30" w14:textId="1A06E828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31" w14:textId="77777777" w:rsidR="00B0659E" w:rsidRPr="00C40065" w:rsidRDefault="00CB2A32" w:rsidP="00C40065">
            <w:pPr>
              <w:rPr>
                <w:rFonts w:cs="Arial"/>
              </w:rPr>
            </w:pPr>
            <w:r>
              <w:rPr>
                <w:rFonts w:cs="Arial"/>
              </w:rPr>
              <w:t xml:space="preserve">Klasa odpowiedzialna za eksport </w:t>
            </w:r>
            <w:r w:rsidR="00BA1634">
              <w:rPr>
                <w:rFonts w:cs="Arial"/>
              </w:rPr>
              <w:t>sta</w:t>
            </w:r>
            <w:r w:rsidR="005871AC">
              <w:rPr>
                <w:rFonts w:cs="Arial"/>
              </w:rPr>
              <w:t>t</w:t>
            </w:r>
            <w:r w:rsidR="00BA1634">
              <w:rPr>
                <w:rFonts w:cs="Arial"/>
              </w:rPr>
              <w:t>ystyki</w:t>
            </w:r>
            <w:r>
              <w:rPr>
                <w:rFonts w:cs="Arial"/>
              </w:rPr>
              <w:t xml:space="preserve"> dla MS</w:t>
            </w:r>
          </w:p>
        </w:tc>
      </w:tr>
      <w:tr w:rsidR="00B0659E" w:rsidRPr="00C40065" w14:paraId="301F3835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33" w14:textId="16050600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34" w14:textId="77777777" w:rsidR="00B0659E" w:rsidRPr="00C40065" w:rsidRDefault="00061D4A" w:rsidP="00C40065">
            <w:pPr>
              <w:rPr>
                <w:rFonts w:cs="Arial"/>
              </w:rPr>
            </w:pPr>
            <w:r>
              <w:rPr>
                <w:rFonts w:cs="Arial"/>
              </w:rPr>
              <w:t xml:space="preserve">Klasa odpowiedzialna za ekran kryteriów dla tworzenia </w:t>
            </w:r>
            <w:r w:rsidR="00BA1634">
              <w:rPr>
                <w:rFonts w:cs="Arial"/>
              </w:rPr>
              <w:t>staytystyk</w:t>
            </w:r>
            <w:r>
              <w:rPr>
                <w:rFonts w:cs="Arial"/>
              </w:rPr>
              <w:t xml:space="preserve"> dla MS</w:t>
            </w:r>
          </w:p>
        </w:tc>
      </w:tr>
      <w:tr w:rsidR="00B0659E" w:rsidRPr="00C40065" w14:paraId="301F3839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37" w14:textId="59C3DBB4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38" w14:textId="77777777" w:rsidR="00B0659E" w:rsidRPr="00C40065" w:rsidRDefault="00061D4A" w:rsidP="00C40065">
            <w:pPr>
              <w:rPr>
                <w:rFonts w:cs="Arial"/>
              </w:rPr>
            </w:pPr>
            <w:r>
              <w:rPr>
                <w:rFonts w:cs="Arial"/>
              </w:rPr>
              <w:t xml:space="preserve">Klasa odpowiedzialna za formularz prezentacji listy zleceń wykonania </w:t>
            </w:r>
            <w:r w:rsidR="00BA1634">
              <w:rPr>
                <w:rFonts w:cs="Arial"/>
              </w:rPr>
              <w:t>staytystyk</w:t>
            </w:r>
            <w:r>
              <w:rPr>
                <w:rFonts w:cs="Arial"/>
              </w:rPr>
              <w:t xml:space="preserve"> MS</w:t>
            </w:r>
          </w:p>
        </w:tc>
      </w:tr>
      <w:tr w:rsidR="00B0659E" w:rsidRPr="00C40065" w14:paraId="301F383D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3B" w14:textId="49D080F3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3C" w14:textId="77777777" w:rsidR="00B0659E" w:rsidRPr="00C40065" w:rsidRDefault="00DF7A18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prezentacji listy zleceń wykonania raportów OPP</w:t>
            </w:r>
          </w:p>
        </w:tc>
      </w:tr>
      <w:tr w:rsidR="00B0659E" w:rsidRPr="00C40065" w14:paraId="301F3841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3F" w14:textId="5EEFCE15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40" w14:textId="77777777" w:rsidR="00B0659E" w:rsidRPr="00C40065" w:rsidRDefault="00694EDA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tworzenia zlecenia wykonania sprawozdania OPP</w:t>
            </w:r>
          </w:p>
        </w:tc>
      </w:tr>
      <w:tr w:rsidR="00B0659E" w:rsidRPr="00C40065" w14:paraId="301F3845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43" w14:textId="30C1D35F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44" w14:textId="77777777" w:rsidR="00B0659E" w:rsidRPr="00C40065" w:rsidRDefault="00826738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wydruk sprawozdania OPP</w:t>
            </w:r>
          </w:p>
        </w:tc>
      </w:tr>
      <w:tr w:rsidR="00B0659E" w:rsidRPr="00C40065" w14:paraId="301F3849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47" w14:textId="16D6B1E4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48" w14:textId="77777777" w:rsidR="00B0659E" w:rsidRPr="00C40065" w:rsidRDefault="005871AC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ekran tworzenia statystyki dla MS</w:t>
            </w:r>
          </w:p>
        </w:tc>
      </w:tr>
      <w:tr w:rsidR="00B0659E" w:rsidRPr="00C40065" w14:paraId="301F384C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4A" w14:textId="45732B27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4B" w14:textId="77777777" w:rsidR="00B0659E" w:rsidRPr="00C40065" w:rsidRDefault="005871AC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prezentację paska statusowego</w:t>
            </w:r>
          </w:p>
        </w:tc>
      </w:tr>
      <w:tr w:rsidR="00B0659E" w:rsidRPr="00C40065" w14:paraId="301F384F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4D" w14:textId="6E4B6144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4E" w14:textId="77777777" w:rsidR="00B0659E" w:rsidRPr="00C40065" w:rsidRDefault="00A2037B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prezentację formularza listy wniosków w ewidencji wniosków</w:t>
            </w:r>
          </w:p>
        </w:tc>
      </w:tr>
      <w:tr w:rsidR="00B0659E" w:rsidRPr="00C40065" w14:paraId="301F3852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50" w14:textId="5CDF4F55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51" w14:textId="77777777" w:rsidR="00B0659E" w:rsidRPr="00C40065" w:rsidRDefault="00A2037B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wniosku o ustalenie numeru KRS</w:t>
            </w:r>
          </w:p>
        </w:tc>
      </w:tr>
      <w:tr w:rsidR="00B0659E" w:rsidRPr="00C40065" w14:paraId="301F3856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54" w14:textId="7DF363CA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55" w14:textId="77777777" w:rsidR="00B0659E" w:rsidRPr="00C40065" w:rsidRDefault="00A2037B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wydruk dokumentu z wniosku o ustalenie numeru KRS</w:t>
            </w:r>
          </w:p>
        </w:tc>
      </w:tr>
      <w:tr w:rsidR="00B0659E" w:rsidRPr="00C40065" w14:paraId="301F3859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57" w14:textId="7D483C82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58" w14:textId="77777777" w:rsidR="00B0659E" w:rsidRPr="00C40065" w:rsidRDefault="00A2037B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wniosku OPP</w:t>
            </w:r>
          </w:p>
        </w:tc>
      </w:tr>
      <w:tr w:rsidR="00B0659E" w:rsidRPr="00C40065" w14:paraId="301F385D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5B" w14:textId="57463871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5C" w14:textId="77777777" w:rsidR="00B0659E" w:rsidRPr="00C40065" w:rsidRDefault="00931014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wydruk zaświadczenia o posiadaniu cechy OPP</w:t>
            </w:r>
          </w:p>
        </w:tc>
      </w:tr>
      <w:tr w:rsidR="00B0659E" w:rsidRPr="00C40065" w14:paraId="301F3861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5F" w14:textId="3BF03293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60" w14:textId="77777777" w:rsidR="00B0659E" w:rsidRPr="00C40065" w:rsidRDefault="00D87C20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wydruk statystyk wniosków</w:t>
            </w:r>
          </w:p>
        </w:tc>
      </w:tr>
      <w:tr w:rsidR="00B0659E" w:rsidRPr="00C40065" w14:paraId="301F3865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63" w14:textId="08D0FDFC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64" w14:textId="77777777" w:rsidR="00B0659E" w:rsidRPr="00C40065" w:rsidRDefault="00D87C20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eksport statystyk wniosków</w:t>
            </w:r>
          </w:p>
        </w:tc>
      </w:tr>
      <w:tr w:rsidR="00B0659E" w:rsidRPr="00C40065" w14:paraId="301F3868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66" w14:textId="54AC5216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67" w14:textId="77777777" w:rsidR="00B0659E" w:rsidRPr="00C40065" w:rsidRDefault="00D87C20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tworzenie statystyk wniosków</w:t>
            </w:r>
          </w:p>
        </w:tc>
      </w:tr>
      <w:tr w:rsidR="00B0659E" w:rsidRPr="00C40065" w14:paraId="301F386B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69" w14:textId="71D5EFE7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6A" w14:textId="77777777" w:rsidR="00B0659E" w:rsidRPr="00C40065" w:rsidRDefault="00D87C20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kryteriów przeszukiwania wniosków w ewidencji wniosków</w:t>
            </w:r>
          </w:p>
        </w:tc>
      </w:tr>
      <w:tr w:rsidR="00B0659E" w:rsidRPr="00C40065" w14:paraId="301F386E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6C" w14:textId="37616FEC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6D" w14:textId="77777777" w:rsidR="00B0659E" w:rsidRPr="00C40065" w:rsidRDefault="00A2037B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wniosku o wydanie odpisu z RDN</w:t>
            </w:r>
          </w:p>
        </w:tc>
      </w:tr>
      <w:tr w:rsidR="00B0659E" w:rsidRPr="00C40065" w14:paraId="301F3871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6F" w14:textId="41740B29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70" w14:textId="77777777" w:rsidR="00B0659E" w:rsidRPr="00C40065" w:rsidRDefault="00A2037B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wniosku o wydanie odpisu z KRS</w:t>
            </w:r>
          </w:p>
        </w:tc>
      </w:tr>
      <w:tr w:rsidR="00B0659E" w:rsidRPr="00C40065" w14:paraId="301F3874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72" w14:textId="1BDD03A8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73" w14:textId="77777777" w:rsidR="00B0659E" w:rsidRPr="00C40065" w:rsidRDefault="00A2037B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wniosku o wydanie wyciągu z KRS</w:t>
            </w:r>
          </w:p>
        </w:tc>
      </w:tr>
      <w:tr w:rsidR="00B0659E" w:rsidRPr="00C40065" w14:paraId="301F3877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75" w14:textId="08E1FCC1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76" w14:textId="77777777" w:rsidR="00B0659E" w:rsidRPr="00C40065" w:rsidRDefault="00A2037B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wniosku o wydanie zaświadczenia, że podmiot jest wpisany do RDN</w:t>
            </w:r>
          </w:p>
        </w:tc>
      </w:tr>
      <w:tr w:rsidR="00B0659E" w:rsidRPr="00C40065" w14:paraId="301F387B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79" w14:textId="60AA3ED8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7A" w14:textId="77777777" w:rsidR="00B0659E" w:rsidRPr="00C40065" w:rsidRDefault="00931014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wydruk zaświadczenia, że podmiot jest wpisany do RDN</w:t>
            </w:r>
          </w:p>
        </w:tc>
      </w:tr>
      <w:tr w:rsidR="00B0659E" w:rsidRPr="00C40065" w14:paraId="301F387E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7C" w14:textId="7E39D049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7D" w14:textId="77777777" w:rsidR="00B0659E" w:rsidRPr="00C40065" w:rsidRDefault="00A2037B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wniosku o wydanie zaświadczenia, że podmiot jest wpisany do KRS</w:t>
            </w:r>
          </w:p>
        </w:tc>
      </w:tr>
      <w:tr w:rsidR="00B0659E" w:rsidRPr="00C40065" w14:paraId="301F3882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80" w14:textId="0AF88F56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81" w14:textId="77777777" w:rsidR="00B0659E" w:rsidRPr="00C40065" w:rsidRDefault="00931014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wydruk zaświadczenia, że podmiot jest wpisany do KRS</w:t>
            </w:r>
          </w:p>
        </w:tc>
      </w:tr>
      <w:tr w:rsidR="00B0659E" w:rsidRPr="00C40065" w14:paraId="301F3885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83" w14:textId="7C9F91CF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84" w14:textId="77777777" w:rsidR="00B0659E" w:rsidRPr="00C40065" w:rsidRDefault="00931014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wniosku o wydanie zaświadczenia, że podmiot nie jest wpisany do RDN</w:t>
            </w:r>
          </w:p>
        </w:tc>
      </w:tr>
      <w:tr w:rsidR="00B0659E" w:rsidRPr="00C40065" w14:paraId="301F3889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87" w14:textId="10A99B8D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88" w14:textId="77777777" w:rsidR="00B0659E" w:rsidRPr="00C40065" w:rsidRDefault="00931014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wydruk zaświadczenia, że podmiot nie jest wpisany do RDN</w:t>
            </w:r>
          </w:p>
        </w:tc>
      </w:tr>
      <w:tr w:rsidR="00B0659E" w:rsidRPr="00C40065" w14:paraId="301F388C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8A" w14:textId="55C132AF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8B" w14:textId="77777777" w:rsidR="00B0659E" w:rsidRPr="00C40065" w:rsidRDefault="00931014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wniosku o wydanie zaświadczenia, że podmiot nie jest wpisany do KRS</w:t>
            </w:r>
          </w:p>
        </w:tc>
      </w:tr>
      <w:tr w:rsidR="00B0659E" w:rsidRPr="00C40065" w14:paraId="301F3890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8E" w14:textId="6FC241D5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8F" w14:textId="77777777" w:rsidR="00B0659E" w:rsidRPr="00C40065" w:rsidRDefault="00931014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wydruk zaświadczenia, że podmiot nie jest wpisany do KRS</w:t>
            </w:r>
          </w:p>
        </w:tc>
      </w:tr>
      <w:tr w:rsidR="00B0659E" w:rsidRPr="00C40065" w14:paraId="301F3893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91" w14:textId="0A64758E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92" w14:textId="77777777" w:rsidR="00B0659E" w:rsidRPr="00C40065" w:rsidRDefault="00931014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wniosku o wydanie zaświadczenia, że podmiot jest wykreślony z KRS</w:t>
            </w:r>
          </w:p>
        </w:tc>
      </w:tr>
      <w:tr w:rsidR="00B0659E" w:rsidRPr="00C40065" w14:paraId="301F3897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95" w14:textId="4AFE6EB9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96" w14:textId="77777777" w:rsidR="00B0659E" w:rsidRPr="00C40065" w:rsidRDefault="00931014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wydruk zaświadczenia, że pomiot jest wykreślony z KRS</w:t>
            </w:r>
          </w:p>
        </w:tc>
      </w:tr>
      <w:tr w:rsidR="00B0659E" w:rsidRPr="00C40065" w14:paraId="301F389A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98" w14:textId="1DEA9A82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99" w14:textId="77777777" w:rsidR="00B0659E" w:rsidRPr="00C40065" w:rsidRDefault="00D87C20" w:rsidP="00C40065">
            <w:pPr>
              <w:rPr>
                <w:rFonts w:cs="Arial"/>
              </w:rPr>
            </w:pPr>
            <w:r>
              <w:rPr>
                <w:rFonts w:cs="Arial"/>
              </w:rPr>
              <w:t>Klasa bazowa formularzy wniosków</w:t>
            </w:r>
          </w:p>
        </w:tc>
      </w:tr>
      <w:tr w:rsidR="00B0659E" w:rsidRPr="00C40065" w14:paraId="301F389D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9B" w14:textId="4C3624E6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9C" w14:textId="77777777" w:rsidR="00B0659E" w:rsidRPr="00C40065" w:rsidRDefault="00D15BBA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wyboru kryterium do wczytania</w:t>
            </w:r>
          </w:p>
        </w:tc>
      </w:tr>
      <w:tr w:rsidR="00B0659E" w:rsidRPr="00C40065" w14:paraId="301F38A0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9E" w14:textId="543263D2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9F" w14:textId="77777777" w:rsidR="00B0659E" w:rsidRPr="00C40065" w:rsidRDefault="00512EFF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wyboru użytkownika do wczytania kryteriów</w:t>
            </w:r>
          </w:p>
        </w:tc>
      </w:tr>
      <w:tr w:rsidR="00B0659E" w:rsidRPr="00C40065" w14:paraId="301F38A4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A2" w14:textId="2C2C4815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A3" w14:textId="77777777" w:rsidR="00B0659E" w:rsidRPr="00C40065" w:rsidRDefault="00512EFF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wyboru użytkownika do wczytania wykazu</w:t>
            </w:r>
          </w:p>
        </w:tc>
      </w:tr>
      <w:tr w:rsidR="00B0659E" w:rsidRPr="00C40065" w14:paraId="301F38A7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A5" w14:textId="39D60A79" w:rsidR="00B0659E" w:rsidRPr="00C40065" w:rsidRDefault="00B0659E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A6" w14:textId="77777777" w:rsidR="00B0659E" w:rsidRPr="00C40065" w:rsidRDefault="00512EFF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wyboru wykazu do wczytania</w:t>
            </w:r>
          </w:p>
        </w:tc>
      </w:tr>
      <w:tr w:rsidR="00A37621" w:rsidRPr="00C40065" w14:paraId="301F38AB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A9" w14:textId="635C8A50" w:rsidR="00A37621" w:rsidRPr="00C40065" w:rsidRDefault="00A37621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AA" w14:textId="77777777" w:rsidR="00A37621" w:rsidRPr="00C40065" w:rsidRDefault="00A37621" w:rsidP="00073FA0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wyboru wykazu statystycznego do wczytania</w:t>
            </w:r>
          </w:p>
        </w:tc>
      </w:tr>
      <w:tr w:rsidR="00A37621" w:rsidRPr="00C40065" w14:paraId="301F38AE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AC" w14:textId="70330E67" w:rsidR="00A37621" w:rsidRPr="00C40065" w:rsidRDefault="00A37621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AD" w14:textId="77777777" w:rsidR="00A37621" w:rsidRPr="00C40065" w:rsidRDefault="00A37621" w:rsidP="00C40065">
            <w:pPr>
              <w:rPr>
                <w:rFonts w:cs="Arial"/>
              </w:rPr>
            </w:pPr>
            <w:r>
              <w:rPr>
                <w:rFonts w:cs="Arial"/>
              </w:rPr>
              <w:t>Klasa pomocnicza definicji przycisków dla formularza wykazu</w:t>
            </w:r>
          </w:p>
        </w:tc>
      </w:tr>
      <w:tr w:rsidR="00A37621" w:rsidRPr="00C40065" w14:paraId="301F38B1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AF" w14:textId="71BC8278" w:rsidR="00A37621" w:rsidRPr="00C40065" w:rsidRDefault="00A37621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B0" w14:textId="77777777" w:rsidR="00A37621" w:rsidRPr="00C40065" w:rsidRDefault="00544D20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eksportu wykazu</w:t>
            </w:r>
          </w:p>
        </w:tc>
      </w:tr>
      <w:tr w:rsidR="00A37621" w:rsidRPr="00C40065" w14:paraId="301F38B4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B2" w14:textId="67E63BF0" w:rsidR="00A37621" w:rsidRPr="00C40065" w:rsidRDefault="00A37621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B3" w14:textId="77777777" w:rsidR="00A37621" w:rsidRPr="00C40065" w:rsidRDefault="000A7FDA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prezentację formularza wykazu</w:t>
            </w:r>
          </w:p>
        </w:tc>
      </w:tr>
      <w:tr w:rsidR="00A37621" w:rsidRPr="00C40065" w14:paraId="301F38B7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B5" w14:textId="06965A41" w:rsidR="00A37621" w:rsidRPr="00C40065" w:rsidRDefault="00A37621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B6" w14:textId="77777777" w:rsidR="00A37621" w:rsidRPr="00C40065" w:rsidRDefault="000A7FDA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wydruk wykazu</w:t>
            </w:r>
          </w:p>
        </w:tc>
      </w:tr>
      <w:tr w:rsidR="00A37621" w:rsidRPr="00C40065" w14:paraId="301F38BA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B8" w14:textId="6D2DF29E" w:rsidR="00A37621" w:rsidRPr="00C40065" w:rsidRDefault="00A37621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B9" w14:textId="77777777" w:rsidR="00A37621" w:rsidRPr="00C40065" w:rsidRDefault="000A7FDA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prezentację listy pól na ekranie</w:t>
            </w:r>
          </w:p>
        </w:tc>
      </w:tr>
      <w:tr w:rsidR="00A37621" w:rsidRPr="00C40065" w14:paraId="301F38BD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BB" w14:textId="16C176C9" w:rsidR="00A37621" w:rsidRPr="00C40065" w:rsidRDefault="00A37621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BC" w14:textId="77777777" w:rsidR="00A37621" w:rsidRPr="00C40065" w:rsidRDefault="000A7FDA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wydruk wykazu statystycznego</w:t>
            </w:r>
          </w:p>
        </w:tc>
      </w:tr>
      <w:tr w:rsidR="00A37621" w:rsidRPr="00C40065" w14:paraId="301F38C0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BE" w14:textId="16F6B957" w:rsidR="00A37621" w:rsidRPr="00C40065" w:rsidRDefault="00A37621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BF" w14:textId="77777777" w:rsidR="00A37621" w:rsidRPr="00C40065" w:rsidRDefault="000A7FDA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formularz zawężenia wykazu</w:t>
            </w:r>
          </w:p>
        </w:tc>
      </w:tr>
      <w:tr w:rsidR="00A37621" w:rsidRPr="00C40065" w14:paraId="301F38C3" w14:textId="77777777" w:rsidTr="001C5C05">
        <w:trPr>
          <w:trHeight w:val="255"/>
        </w:trPr>
        <w:tc>
          <w:tcPr>
            <w:tcW w:w="3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C1" w14:textId="1230FA8D" w:rsidR="00A37621" w:rsidRPr="00C40065" w:rsidRDefault="00A37621" w:rsidP="001C5C05">
            <w:pPr>
              <w:rPr>
                <w:rFonts w:ascii="Courier New" w:hAnsi="Courier New" w:cs="Courier New"/>
              </w:rPr>
            </w:pPr>
          </w:p>
        </w:tc>
        <w:tc>
          <w:tcPr>
            <w:tcW w:w="4120" w:type="dxa"/>
            <w:tcBorders>
              <w:top w:val="nil"/>
              <w:left w:val="nil"/>
              <w:bottom w:val="nil"/>
              <w:right w:val="nil"/>
            </w:tcBorders>
          </w:tcPr>
          <w:p w14:paraId="301F38C2" w14:textId="77777777" w:rsidR="00A37621" w:rsidRPr="00C40065" w:rsidRDefault="000A7FDA" w:rsidP="00C40065">
            <w:pPr>
              <w:rPr>
                <w:rFonts w:cs="Arial"/>
              </w:rPr>
            </w:pPr>
            <w:r>
              <w:rPr>
                <w:rFonts w:cs="Arial"/>
              </w:rPr>
              <w:t>Klasa odpowiedzialna za prezentację ekranu zestawienia płatności odroczonych.</w:t>
            </w:r>
          </w:p>
        </w:tc>
      </w:tr>
    </w:tbl>
    <w:p w14:paraId="301F38C4" w14:textId="77777777" w:rsidR="000E459C" w:rsidRDefault="000E459C" w:rsidP="000A7FDA"/>
    <w:p w14:paraId="301F38C5" w14:textId="0A27CCD6" w:rsidR="000A7FDA" w:rsidRDefault="000A7FDA" w:rsidP="000A7FDA">
      <w:pPr>
        <w:rPr>
          <w:b/>
          <w:bCs/>
        </w:rPr>
      </w:pPr>
      <w:bookmarkStart w:id="33" w:name="_Toc30776368"/>
      <w:r>
        <w:t xml:space="preserve">Tabela </w:t>
      </w:r>
      <w:fldSimple w:instr=" STYLEREF 1 \s ">
        <w:r w:rsidR="00A56357">
          <w:rPr>
            <w:noProof/>
          </w:rPr>
          <w:t>4</w:t>
        </w:r>
      </w:fldSimple>
      <w:r>
        <w:t>.</w:t>
      </w:r>
      <w:fldSimple w:instr=" SEQ Tabela \* ARABIC \s 1 ">
        <w:r w:rsidR="00A56357">
          <w:rPr>
            <w:noProof/>
          </w:rPr>
          <w:t>3</w:t>
        </w:r>
      </w:fldSimple>
      <w:r>
        <w:t xml:space="preserve">: </w:t>
      </w:r>
      <w:r w:rsidRPr="000E459C">
        <w:rPr>
          <w:bCs/>
        </w:rPr>
        <w:t xml:space="preserve">Wykaz plików modułu </w:t>
      </w:r>
      <w:r w:rsidR="00917711" w:rsidRPr="000E459C">
        <w:rPr>
          <w:bCs/>
        </w:rPr>
        <w:t>formularzy</w:t>
      </w:r>
      <w:bookmarkEnd w:id="33"/>
    </w:p>
    <w:p w14:paraId="301F38C6" w14:textId="77777777" w:rsidR="00C511A8" w:rsidRDefault="00C511A8" w:rsidP="000A7FDA">
      <w:pPr>
        <w:rPr>
          <w:b/>
          <w:bCs/>
        </w:rPr>
      </w:pPr>
    </w:p>
    <w:p w14:paraId="301F38C7" w14:textId="77777777" w:rsidR="00C511A8" w:rsidRDefault="00C511A8" w:rsidP="00C511A8">
      <w:pPr>
        <w:pStyle w:val="Nagwek2"/>
      </w:pPr>
      <w:bookmarkStart w:id="34" w:name="_Ref220730666"/>
      <w:bookmarkStart w:id="35" w:name="_Toc30776358"/>
      <w:r>
        <w:t>Moduł obiektów biznesowych</w:t>
      </w:r>
      <w:bookmarkEnd w:id="34"/>
      <w:bookmarkEnd w:id="35"/>
    </w:p>
    <w:p w14:paraId="301F38C8" w14:textId="77777777" w:rsidR="004715A6" w:rsidRDefault="004715A6" w:rsidP="004715A6">
      <w:pPr>
        <w:pStyle w:val="Tekstpodstawowy"/>
      </w:pPr>
    </w:p>
    <w:p w14:paraId="301F38C9" w14:textId="77777777" w:rsidR="004715A6" w:rsidRPr="004715A6" w:rsidRDefault="004715A6" w:rsidP="004715A6">
      <w:r>
        <w:t>Moduł obiektów biznesowych zawiera klasy, które odpowiadają bezpośrednio za wywoływanie programów z warstwy CICS i odpowiednie formowanie danych z nich płynących, oraz za organizację struktur dla modułu formularzy. Poniższa tabelka przedstawia opis klas wchodzących w skład modułu.</w:t>
      </w:r>
    </w:p>
    <w:p w14:paraId="301F38CA" w14:textId="77777777" w:rsidR="00073FA0" w:rsidRDefault="00073FA0" w:rsidP="00073FA0">
      <w:pPr>
        <w:pStyle w:val="Tekstpodstawowy"/>
      </w:pPr>
    </w:p>
    <w:tbl>
      <w:tblPr>
        <w:tblW w:w="7953" w:type="dxa"/>
        <w:tblInd w:w="55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92"/>
        <w:gridCol w:w="4961"/>
      </w:tblGrid>
      <w:tr w:rsidR="00073FA0" w:rsidRPr="009E3371" w14:paraId="301F38CD" w14:textId="77777777" w:rsidTr="00073FA0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noWrap/>
            <w:vAlign w:val="bottom"/>
          </w:tcPr>
          <w:p w14:paraId="301F38CB" w14:textId="77777777" w:rsidR="00073FA0" w:rsidRPr="009E3371" w:rsidRDefault="00073FA0" w:rsidP="00073FA0">
            <w:pPr>
              <w:rPr>
                <w:rFonts w:cs="Arial"/>
              </w:rPr>
            </w:pPr>
            <w:r>
              <w:rPr>
                <w:rFonts w:cs="Arial"/>
              </w:rPr>
              <w:t>Nazwa klasy</w:t>
            </w: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14:paraId="301F38CC" w14:textId="77777777" w:rsidR="00073FA0" w:rsidRPr="009E3371" w:rsidRDefault="00073FA0" w:rsidP="00073FA0">
            <w:pPr>
              <w:rPr>
                <w:rFonts w:cs="Arial"/>
              </w:rPr>
            </w:pPr>
            <w:r>
              <w:rPr>
                <w:rFonts w:cs="Arial"/>
              </w:rPr>
              <w:t>Opis</w:t>
            </w:r>
          </w:p>
        </w:tc>
      </w:tr>
      <w:tr w:rsidR="00073FA0" w:rsidRPr="00073FA0" w14:paraId="301F38D0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CE" w14:textId="7DB43EAC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8CF" w14:textId="77777777" w:rsidR="00073FA0" w:rsidRPr="00073FA0" w:rsidRDefault="00A24A60" w:rsidP="00073FA0">
            <w:pPr>
              <w:rPr>
                <w:rFonts w:cs="Arial"/>
              </w:rPr>
            </w:pPr>
            <w:r>
              <w:rPr>
                <w:rFonts w:cs="Arial"/>
              </w:rPr>
              <w:t>Klasa przechowująca istotne informacje w kontekście pracy KRSCI, jest trzymana w sesji w trakcie pracy użytkownika</w:t>
            </w:r>
          </w:p>
        </w:tc>
      </w:tr>
      <w:tr w:rsidR="00073FA0" w:rsidRPr="00073FA0" w14:paraId="301F38D3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D1" w14:textId="06D5481F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8D2" w14:textId="77777777" w:rsidR="00073FA0" w:rsidRPr="00073FA0" w:rsidRDefault="00A24A60" w:rsidP="00073FA0">
            <w:pPr>
              <w:rPr>
                <w:rFonts w:cs="Arial"/>
              </w:rPr>
            </w:pPr>
            <w:r>
              <w:rPr>
                <w:rFonts w:cs="Arial"/>
              </w:rPr>
              <w:t>Klasa statyczna, do której przy pierwszym odwołaniu ładowane są słowniki z CBD</w:t>
            </w:r>
          </w:p>
        </w:tc>
      </w:tr>
      <w:tr w:rsidR="00073FA0" w:rsidRPr="00073FA0" w14:paraId="301F38D6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D4" w14:textId="3F3C75A6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8D5" w14:textId="77777777" w:rsidR="00073FA0" w:rsidRPr="00073FA0" w:rsidRDefault="00A24A60" w:rsidP="00073FA0">
            <w:pPr>
              <w:rPr>
                <w:rFonts w:cs="Arial"/>
              </w:rPr>
            </w:pPr>
            <w:r>
              <w:rPr>
                <w:rFonts w:cs="Arial"/>
              </w:rPr>
              <w:t>Klasa przechowująca definicje kolumn wykazu</w:t>
            </w:r>
          </w:p>
        </w:tc>
      </w:tr>
      <w:tr w:rsidR="00073FA0" w:rsidRPr="00073FA0" w14:paraId="301F38D9" w14:textId="77777777" w:rsidTr="00D611FF">
        <w:trPr>
          <w:trHeight w:val="184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D7" w14:textId="0D7A377A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8D8" w14:textId="77777777" w:rsidR="00073FA0" w:rsidRPr="00073FA0" w:rsidRDefault="00A24A60" w:rsidP="00073FA0">
            <w:pPr>
              <w:rPr>
                <w:rFonts w:cs="Arial"/>
              </w:rPr>
            </w:pPr>
            <w:r>
              <w:rPr>
                <w:rFonts w:cs="Arial"/>
              </w:rPr>
              <w:t>Klasa bazowa e-wniosków</w:t>
            </w:r>
          </w:p>
        </w:tc>
      </w:tr>
      <w:tr w:rsidR="00073FA0" w:rsidRPr="00073FA0" w14:paraId="301F38DC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DA" w14:textId="24AEF274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8DB" w14:textId="77777777" w:rsidR="00073FA0" w:rsidRPr="00073FA0" w:rsidRDefault="00A24A60" w:rsidP="00073FA0">
            <w:pPr>
              <w:rPr>
                <w:rFonts w:cs="Arial"/>
              </w:rPr>
            </w:pPr>
            <w:r>
              <w:rPr>
                <w:rFonts w:cs="Arial"/>
              </w:rPr>
              <w:t>Klasa bazowa kryteriów prostych</w:t>
            </w:r>
          </w:p>
        </w:tc>
      </w:tr>
      <w:tr w:rsidR="00073FA0" w:rsidRPr="00073FA0" w14:paraId="301F38DF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DD" w14:textId="66980948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8DE" w14:textId="77777777" w:rsidR="00073FA0" w:rsidRPr="00163AA3" w:rsidRDefault="00A24A60" w:rsidP="00073FA0">
            <w:pPr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</w:rPr>
              <w:t xml:space="preserve">Kryterium – identyfikacja pozycji rejestru </w:t>
            </w:r>
            <w:r w:rsidR="00163AA3">
              <w:rPr>
                <w:rFonts w:cs="Arial"/>
                <w:b/>
                <w:sz w:val="24"/>
                <w:szCs w:val="24"/>
              </w:rPr>
              <w:t>K1</w:t>
            </w:r>
          </w:p>
        </w:tc>
      </w:tr>
      <w:tr w:rsidR="00073FA0" w:rsidRPr="00073FA0" w14:paraId="301F38E2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E0" w14:textId="71A8F162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8E1" w14:textId="77777777" w:rsidR="00073FA0" w:rsidRPr="00073FA0" w:rsidRDefault="00A24A60" w:rsidP="00073FA0">
            <w:pPr>
              <w:rPr>
                <w:rFonts w:cs="Arial"/>
              </w:rPr>
            </w:pPr>
            <w:r>
              <w:rPr>
                <w:rFonts w:cs="Arial"/>
              </w:rPr>
              <w:t>Kryterium – siedziba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K10</w:t>
            </w:r>
          </w:p>
        </w:tc>
      </w:tr>
      <w:tr w:rsidR="00073FA0" w:rsidRPr="00073FA0" w14:paraId="301F38E5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E3" w14:textId="794141D2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8E4" w14:textId="77777777" w:rsidR="00073FA0" w:rsidRPr="00A24A60" w:rsidRDefault="00A24A60" w:rsidP="00073FA0">
            <w:pPr>
              <w:rPr>
                <w:rFonts w:cs="Arial"/>
              </w:rPr>
            </w:pPr>
            <w:r>
              <w:rPr>
                <w:rFonts w:cs="Arial"/>
              </w:rPr>
              <w:t xml:space="preserve">Kryterium – </w:t>
            </w:r>
            <w:r w:rsidRPr="00A24A60">
              <w:rPr>
                <w:rFonts w:cs="Arial"/>
              </w:rPr>
              <w:t>Informacje o związku małżeńskim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K12</w:t>
            </w:r>
          </w:p>
        </w:tc>
      </w:tr>
      <w:tr w:rsidR="00073FA0" w:rsidRPr="00073FA0" w14:paraId="301F38E8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E6" w14:textId="578713FE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8E7" w14:textId="77777777" w:rsidR="00073FA0" w:rsidRPr="00A24A60" w:rsidRDefault="00A24A60" w:rsidP="00073FA0">
            <w:pPr>
              <w:rPr>
                <w:rFonts w:cs="Arial"/>
              </w:rPr>
            </w:pPr>
            <w:r>
              <w:rPr>
                <w:rFonts w:cs="Arial"/>
              </w:rPr>
              <w:t>Kryterium –</w:t>
            </w:r>
            <w:r>
              <w:t xml:space="preserve"> </w:t>
            </w:r>
            <w:r w:rsidRPr="00A24A60">
              <w:rPr>
                <w:rFonts w:cs="Arial"/>
              </w:rPr>
              <w:t>Czy podmiot pozostaje w s.c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K13</w:t>
            </w:r>
          </w:p>
        </w:tc>
      </w:tr>
      <w:tr w:rsidR="00073FA0" w:rsidRPr="00073FA0" w14:paraId="301F38EB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E9" w14:textId="7416D71B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8EA" w14:textId="77777777" w:rsidR="00073FA0" w:rsidRPr="00A24A60" w:rsidRDefault="00A24A60" w:rsidP="00073FA0">
            <w:pPr>
              <w:rPr>
                <w:rFonts w:cs="Arial"/>
              </w:rPr>
            </w:pPr>
            <w:r>
              <w:rPr>
                <w:rFonts w:cs="Arial"/>
              </w:rPr>
              <w:t xml:space="preserve">Kryterium - </w:t>
            </w:r>
            <w:r w:rsidRPr="00A24A60">
              <w:rPr>
                <w:rFonts w:cs="Arial"/>
              </w:rPr>
              <w:t>Główna siedziba spółki zagranicznej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K14</w:t>
            </w:r>
          </w:p>
        </w:tc>
      </w:tr>
      <w:tr w:rsidR="00073FA0" w:rsidRPr="00073FA0" w14:paraId="301F38EE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EC" w14:textId="2B470CDD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8ED" w14:textId="77777777" w:rsidR="00073FA0" w:rsidRPr="00A24A60" w:rsidRDefault="00A24A60" w:rsidP="00073FA0">
            <w:pPr>
              <w:rPr>
                <w:rFonts w:cs="Arial"/>
              </w:rPr>
            </w:pPr>
            <w:r>
              <w:rPr>
                <w:rFonts w:cs="Arial"/>
              </w:rPr>
              <w:t xml:space="preserve">Kryterium - </w:t>
            </w:r>
            <w:r w:rsidRPr="00A24A60">
              <w:rPr>
                <w:rFonts w:cs="Arial"/>
              </w:rPr>
              <w:t>Sposób powstania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K15</w:t>
            </w:r>
          </w:p>
        </w:tc>
      </w:tr>
      <w:tr w:rsidR="00073FA0" w:rsidRPr="00073FA0" w14:paraId="301F38F1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EF" w14:textId="5FC53D0B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8F0" w14:textId="77777777" w:rsidR="00A24A60" w:rsidRPr="00A24A60" w:rsidRDefault="00A24A60" w:rsidP="00073FA0">
            <w:pPr>
              <w:rPr>
                <w:rFonts w:cs="Arial"/>
              </w:rPr>
            </w:pPr>
            <w:r>
              <w:rPr>
                <w:rFonts w:cs="Arial"/>
              </w:rPr>
              <w:t xml:space="preserve">Kryterium - </w:t>
            </w:r>
            <w:r w:rsidRPr="00A24A60">
              <w:rPr>
                <w:rFonts w:cs="Arial"/>
              </w:rPr>
              <w:t>Czy są oddziały</w:t>
            </w:r>
            <w:r w:rsidR="00163AA3">
              <w:rPr>
                <w:rFonts w:cs="Arial"/>
                <w:b/>
                <w:sz w:val="24"/>
                <w:szCs w:val="24"/>
              </w:rPr>
              <w:t xml:space="preserve">  K16</w:t>
            </w:r>
          </w:p>
        </w:tc>
      </w:tr>
      <w:tr w:rsidR="00073FA0" w:rsidRPr="00073FA0" w14:paraId="301F38F4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F2" w14:textId="2CC3C921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8F3" w14:textId="77777777" w:rsidR="00073FA0" w:rsidRPr="00A24A60" w:rsidRDefault="00A24A60" w:rsidP="00073FA0">
            <w:pPr>
              <w:rPr>
                <w:rFonts w:cs="Arial"/>
              </w:rPr>
            </w:pPr>
            <w:r>
              <w:rPr>
                <w:rFonts w:cs="Arial"/>
              </w:rPr>
              <w:t xml:space="preserve">Kryterium - </w:t>
            </w:r>
            <w:r w:rsidRPr="00A24A60">
              <w:rPr>
                <w:rFonts w:cs="Arial"/>
              </w:rPr>
              <w:t>Rodzaj rejestru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K2</w:t>
            </w:r>
          </w:p>
        </w:tc>
      </w:tr>
      <w:tr w:rsidR="00073FA0" w:rsidRPr="00073FA0" w14:paraId="301F38F7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F5" w14:textId="6E07D3AC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8F6" w14:textId="77777777" w:rsidR="00073FA0" w:rsidRPr="00A24A60" w:rsidRDefault="00A24A60" w:rsidP="00073FA0">
            <w:pPr>
              <w:rPr>
                <w:rFonts w:cs="Arial"/>
              </w:rPr>
            </w:pPr>
            <w:r>
              <w:rPr>
                <w:rFonts w:cs="Arial"/>
              </w:rPr>
              <w:t xml:space="preserve">Kryterium - </w:t>
            </w:r>
            <w:r w:rsidRPr="00A24A60">
              <w:rPr>
                <w:rFonts w:cs="Arial"/>
              </w:rPr>
              <w:t>Czy są prokurenci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K21</w:t>
            </w:r>
          </w:p>
        </w:tc>
      </w:tr>
      <w:tr w:rsidR="00073FA0" w:rsidRPr="00073FA0" w14:paraId="301F38FA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F8" w14:textId="3D5061C6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8F9" w14:textId="77777777" w:rsidR="00073FA0" w:rsidRPr="00A24A60" w:rsidRDefault="00A24A60" w:rsidP="00073FA0">
            <w:pPr>
              <w:rPr>
                <w:rFonts w:cs="Arial"/>
              </w:rPr>
            </w:pPr>
            <w:r>
              <w:rPr>
                <w:rFonts w:cs="Arial"/>
              </w:rPr>
              <w:t xml:space="preserve">Kryterium – </w:t>
            </w:r>
            <w:r w:rsidRPr="00A24A60">
              <w:rPr>
                <w:rFonts w:cs="Arial"/>
              </w:rPr>
              <w:t>Zaległości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K23</w:t>
            </w:r>
          </w:p>
        </w:tc>
      </w:tr>
      <w:tr w:rsidR="00073FA0" w:rsidRPr="00073FA0" w14:paraId="301F38FD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FB" w14:textId="4FC3BF2C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8FC" w14:textId="77777777" w:rsidR="00073FA0" w:rsidRPr="00A24A60" w:rsidRDefault="00A24A60" w:rsidP="00073FA0">
            <w:pPr>
              <w:rPr>
                <w:rFonts w:cs="Arial"/>
              </w:rPr>
            </w:pPr>
            <w:r>
              <w:rPr>
                <w:rFonts w:cs="Arial"/>
              </w:rPr>
              <w:t xml:space="preserve">Kryterium - </w:t>
            </w:r>
            <w:r w:rsidRPr="00A24A60">
              <w:rPr>
                <w:rFonts w:cs="Arial"/>
              </w:rPr>
              <w:t>Jeden wspólnik/udziałowiec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K25</w:t>
            </w:r>
          </w:p>
        </w:tc>
      </w:tr>
      <w:tr w:rsidR="00073FA0" w:rsidRPr="00073FA0" w14:paraId="301F3900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8FE" w14:textId="2389D773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8FF" w14:textId="77777777" w:rsidR="00073FA0" w:rsidRPr="00A24A60" w:rsidRDefault="00A24A60" w:rsidP="00073FA0">
            <w:pPr>
              <w:rPr>
                <w:rFonts w:cs="Arial"/>
              </w:rPr>
            </w:pPr>
            <w:r>
              <w:rPr>
                <w:rFonts w:cs="Arial"/>
              </w:rPr>
              <w:t xml:space="preserve">Kryterium - </w:t>
            </w:r>
            <w:r w:rsidRPr="00A24A60">
              <w:rPr>
                <w:rFonts w:cs="Arial"/>
              </w:rPr>
              <w:t>Czy są wierzyciele/wierzytelności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K26</w:t>
            </w:r>
          </w:p>
        </w:tc>
      </w:tr>
      <w:tr w:rsidR="00073FA0" w:rsidRPr="00073FA0" w14:paraId="301F3903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01" w14:textId="7A1B0FCB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02" w14:textId="77777777" w:rsidR="00073FA0" w:rsidRPr="0052036C" w:rsidRDefault="0052036C" w:rsidP="00073FA0">
            <w:pPr>
              <w:rPr>
                <w:rFonts w:cs="Arial"/>
              </w:rPr>
            </w:pPr>
            <w:r>
              <w:rPr>
                <w:rFonts w:cs="Arial"/>
              </w:rPr>
              <w:t xml:space="preserve">Kryterium - </w:t>
            </w:r>
            <w:r w:rsidRPr="0052036C">
              <w:rPr>
                <w:rFonts w:cs="Arial"/>
              </w:rPr>
              <w:t>Czy powołano kuratora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K28</w:t>
            </w:r>
          </w:p>
        </w:tc>
      </w:tr>
      <w:tr w:rsidR="00073FA0" w:rsidRPr="00073FA0" w14:paraId="301F3906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04" w14:textId="7B39E7B6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05" w14:textId="77777777" w:rsidR="00073FA0" w:rsidRPr="0052036C" w:rsidRDefault="0052036C" w:rsidP="00073FA0">
            <w:pPr>
              <w:rPr>
                <w:rFonts w:cs="Arial"/>
              </w:rPr>
            </w:pPr>
            <w:r>
              <w:rPr>
                <w:rFonts w:cs="Arial"/>
              </w:rPr>
              <w:t xml:space="preserve">Kryterium – </w:t>
            </w:r>
            <w:r w:rsidRPr="0052036C">
              <w:rPr>
                <w:rFonts w:cs="Arial"/>
              </w:rPr>
              <w:t>Likwidacja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K29</w:t>
            </w:r>
          </w:p>
        </w:tc>
      </w:tr>
      <w:tr w:rsidR="00073FA0" w:rsidRPr="00073FA0" w14:paraId="301F3909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07" w14:textId="5BE33281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08" w14:textId="77777777" w:rsidR="00073FA0" w:rsidRPr="0052036C" w:rsidRDefault="0052036C" w:rsidP="00073FA0">
            <w:pPr>
              <w:rPr>
                <w:rFonts w:cs="Arial"/>
              </w:rPr>
            </w:pPr>
            <w:r>
              <w:rPr>
                <w:rFonts w:cs="Arial"/>
              </w:rPr>
              <w:t xml:space="preserve">Kryterium - </w:t>
            </w:r>
            <w:r w:rsidRPr="0052036C">
              <w:rPr>
                <w:rFonts w:cs="Arial"/>
              </w:rPr>
              <w:t>Stan pozycji rejestru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K3</w:t>
            </w:r>
          </w:p>
        </w:tc>
      </w:tr>
      <w:tr w:rsidR="00073FA0" w:rsidRPr="00073FA0" w14:paraId="301F390C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0A" w14:textId="3615569B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0B" w14:textId="77777777" w:rsidR="00073FA0" w:rsidRPr="0052036C" w:rsidRDefault="0052036C" w:rsidP="00073FA0">
            <w:pPr>
              <w:rPr>
                <w:rFonts w:cs="Arial"/>
              </w:rPr>
            </w:pPr>
            <w:r>
              <w:rPr>
                <w:rFonts w:cs="Arial"/>
              </w:rPr>
              <w:t xml:space="preserve">Kryterium - </w:t>
            </w:r>
            <w:r w:rsidRPr="0052036C">
              <w:rPr>
                <w:rFonts w:cs="Arial"/>
              </w:rPr>
              <w:t>Rozwiązanie / unieważnienie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K31</w:t>
            </w:r>
          </w:p>
        </w:tc>
      </w:tr>
      <w:tr w:rsidR="00073FA0" w:rsidRPr="00073FA0" w14:paraId="301F390F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0D" w14:textId="6BA846AE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0E" w14:textId="77777777" w:rsidR="00073FA0" w:rsidRPr="00A21C31" w:rsidRDefault="00A21C31" w:rsidP="00073FA0">
            <w:pPr>
              <w:rPr>
                <w:rFonts w:cs="Arial"/>
              </w:rPr>
            </w:pPr>
            <w:r>
              <w:rPr>
                <w:rFonts w:cs="Arial"/>
              </w:rPr>
              <w:t xml:space="preserve">Kryterium - </w:t>
            </w:r>
            <w:r w:rsidRPr="00A21C31">
              <w:rPr>
                <w:rFonts w:cs="Arial"/>
              </w:rPr>
              <w:t>Połączenie/podział/przekształcenie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K33</w:t>
            </w:r>
          </w:p>
        </w:tc>
      </w:tr>
      <w:tr w:rsidR="00073FA0" w:rsidRPr="00073FA0" w14:paraId="301F3912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10" w14:textId="31AC8144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11" w14:textId="77777777" w:rsidR="00073FA0" w:rsidRPr="00A21C31" w:rsidRDefault="00A21C31" w:rsidP="00073FA0">
            <w:pPr>
              <w:rPr>
                <w:rFonts w:cs="Arial"/>
              </w:rPr>
            </w:pPr>
            <w:r>
              <w:rPr>
                <w:rFonts w:cs="Arial"/>
              </w:rPr>
              <w:t xml:space="preserve">Kryterium - </w:t>
            </w:r>
            <w:r w:rsidRPr="00A21C31">
              <w:rPr>
                <w:rFonts w:cs="Arial"/>
              </w:rPr>
              <w:t>Postępowanie upadłościowe</w:t>
            </w:r>
            <w:r w:rsidR="00163AA3">
              <w:rPr>
                <w:rFonts w:cs="Arial"/>
                <w:b/>
                <w:sz w:val="24"/>
                <w:szCs w:val="24"/>
              </w:rPr>
              <w:t xml:space="preserve"> K35</w:t>
            </w:r>
          </w:p>
        </w:tc>
      </w:tr>
      <w:tr w:rsidR="00073FA0" w:rsidRPr="00073FA0" w14:paraId="301F3915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13" w14:textId="41E7D183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14" w14:textId="77777777" w:rsidR="00073FA0" w:rsidRPr="00A21C31" w:rsidRDefault="00A21C31" w:rsidP="00073FA0">
            <w:pPr>
              <w:rPr>
                <w:rFonts w:cs="Arial"/>
              </w:rPr>
            </w:pPr>
            <w:r>
              <w:rPr>
                <w:rFonts w:cs="Arial"/>
              </w:rPr>
              <w:t xml:space="preserve">Kryterium - </w:t>
            </w:r>
            <w:r w:rsidRPr="00A21C31">
              <w:rPr>
                <w:rFonts w:cs="Arial"/>
              </w:rPr>
              <w:t>Postępowanie układowe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K36</w:t>
            </w:r>
          </w:p>
        </w:tc>
      </w:tr>
      <w:tr w:rsidR="00073FA0" w:rsidRPr="00073FA0" w14:paraId="301F3918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16" w14:textId="755D7730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17" w14:textId="77777777" w:rsidR="00073FA0" w:rsidRPr="00A21C31" w:rsidRDefault="00A21C31" w:rsidP="00073FA0">
            <w:pPr>
              <w:rPr>
                <w:rFonts w:cs="Arial"/>
              </w:rPr>
            </w:pPr>
            <w:r>
              <w:rPr>
                <w:rFonts w:cs="Arial"/>
              </w:rPr>
              <w:t xml:space="preserve">Kryterium - </w:t>
            </w:r>
            <w:r w:rsidRPr="00A21C31">
              <w:rPr>
                <w:rFonts w:cs="Arial"/>
              </w:rPr>
              <w:t>Wpis z wniosku / z urzędu (RDN)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K39</w:t>
            </w:r>
          </w:p>
        </w:tc>
      </w:tr>
      <w:tr w:rsidR="00073FA0" w:rsidRPr="00073FA0" w14:paraId="301F391B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19" w14:textId="1DB25C28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1A" w14:textId="77777777" w:rsidR="00073FA0" w:rsidRPr="00A21C31" w:rsidRDefault="00A21C31" w:rsidP="00073FA0">
            <w:pPr>
              <w:rPr>
                <w:rFonts w:cs="Arial"/>
              </w:rPr>
            </w:pPr>
            <w:r>
              <w:rPr>
                <w:rFonts w:cs="Arial"/>
              </w:rPr>
              <w:t xml:space="preserve">Kryterium - </w:t>
            </w:r>
            <w:r w:rsidRPr="00A21C31">
              <w:rPr>
                <w:rFonts w:cs="Arial"/>
              </w:rPr>
              <w:t>Rodzaj wpisu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K4</w:t>
            </w:r>
          </w:p>
        </w:tc>
      </w:tr>
      <w:tr w:rsidR="00073FA0" w:rsidRPr="00073FA0" w14:paraId="301F391E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1C" w14:textId="5E863DC6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1D" w14:textId="77777777" w:rsidR="00073FA0" w:rsidRPr="00A21C31" w:rsidRDefault="00A21C31" w:rsidP="00073FA0">
            <w:pPr>
              <w:rPr>
                <w:rFonts w:cs="Arial"/>
              </w:rPr>
            </w:pPr>
            <w:r>
              <w:rPr>
                <w:rFonts w:cs="Arial"/>
              </w:rPr>
              <w:t xml:space="preserve">Kryterium - </w:t>
            </w:r>
            <w:r w:rsidRPr="00A21C31">
              <w:rPr>
                <w:rFonts w:cs="Arial"/>
              </w:rPr>
              <w:t>Roczne sprawozdanie finansowe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K40</w:t>
            </w:r>
          </w:p>
        </w:tc>
      </w:tr>
      <w:tr w:rsidR="00073FA0" w:rsidRPr="00073FA0" w14:paraId="301F3921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1F" w14:textId="5EFCCD90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20" w14:textId="77777777" w:rsidR="00073FA0" w:rsidRPr="00A21C31" w:rsidRDefault="00A21C31" w:rsidP="00073FA0">
            <w:pPr>
              <w:rPr>
                <w:rFonts w:cs="Arial"/>
              </w:rPr>
            </w:pPr>
            <w:r>
              <w:rPr>
                <w:rFonts w:cs="Arial"/>
              </w:rPr>
              <w:t>Kryterium - O</w:t>
            </w:r>
            <w:r w:rsidRPr="00A21C31">
              <w:rPr>
                <w:rFonts w:cs="Arial"/>
              </w:rPr>
              <w:t>znaczenie sądu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K5</w:t>
            </w:r>
          </w:p>
        </w:tc>
      </w:tr>
      <w:tr w:rsidR="00073FA0" w:rsidRPr="00073FA0" w14:paraId="301F3924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22" w14:textId="2366F816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23" w14:textId="77777777" w:rsidR="00073FA0" w:rsidRPr="00073FA0" w:rsidRDefault="00A21C31" w:rsidP="00073FA0">
            <w:pPr>
              <w:rPr>
                <w:rFonts w:cs="Arial"/>
              </w:rPr>
            </w:pPr>
            <w:r>
              <w:rPr>
                <w:rFonts w:cs="Arial"/>
              </w:rPr>
              <w:t>Kryterium -</w:t>
            </w:r>
            <w:r>
              <w:t xml:space="preserve"> </w:t>
            </w:r>
            <w:r w:rsidRPr="00A21C31">
              <w:rPr>
                <w:rFonts w:cs="Arial"/>
              </w:rPr>
              <w:t>Rola danego podmiotu</w:t>
            </w:r>
            <w:r>
              <w:rPr>
                <w:rFonts w:cs="Arial"/>
              </w:rPr>
              <w:t xml:space="preserve"> 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K50</w:t>
            </w:r>
          </w:p>
        </w:tc>
      </w:tr>
      <w:tr w:rsidR="00073FA0" w:rsidRPr="00073FA0" w14:paraId="301F3927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25" w14:textId="4048379D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26" w14:textId="77777777" w:rsidR="00073FA0" w:rsidRPr="00A21C31" w:rsidRDefault="00A21C31" w:rsidP="00073FA0">
            <w:pPr>
              <w:rPr>
                <w:rFonts w:cs="Arial"/>
              </w:rPr>
            </w:pPr>
            <w:r>
              <w:rPr>
                <w:rFonts w:cs="Arial"/>
              </w:rPr>
              <w:t xml:space="preserve">Kryterium - </w:t>
            </w:r>
            <w:r w:rsidRPr="00A21C31">
              <w:rPr>
                <w:rFonts w:cs="Arial"/>
              </w:rPr>
              <w:t>Lista podmiotów pełniących daną rolę</w:t>
            </w:r>
            <w:r w:rsidR="00163AA3">
              <w:rPr>
                <w:rFonts w:cs="Arial"/>
                <w:b/>
                <w:sz w:val="24"/>
                <w:szCs w:val="24"/>
              </w:rPr>
              <w:t xml:space="preserve"> K51</w:t>
            </w:r>
          </w:p>
        </w:tc>
      </w:tr>
      <w:tr w:rsidR="00073FA0" w:rsidRPr="00073FA0" w14:paraId="301F392A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28" w14:textId="2D8A50C9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29" w14:textId="77777777" w:rsidR="00073FA0" w:rsidRPr="00A21C31" w:rsidRDefault="00A21C31" w:rsidP="00073FA0">
            <w:pPr>
              <w:rPr>
                <w:rFonts w:cs="Arial"/>
              </w:rPr>
            </w:pPr>
            <w:r>
              <w:rPr>
                <w:rFonts w:cs="Arial"/>
              </w:rPr>
              <w:t>Kryterium -</w:t>
            </w:r>
            <w:r>
              <w:t xml:space="preserve"> </w:t>
            </w:r>
            <w:r w:rsidRPr="00A21C31">
              <w:rPr>
                <w:rFonts w:cs="Arial"/>
              </w:rPr>
              <w:t>Postępowanie naprawcze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K52</w:t>
            </w:r>
          </w:p>
        </w:tc>
      </w:tr>
      <w:tr w:rsidR="00073FA0" w:rsidRPr="00073FA0" w14:paraId="301F392D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2B" w14:textId="2E4A0530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2C" w14:textId="77777777" w:rsidR="00073FA0" w:rsidRPr="00A21C31" w:rsidRDefault="00A21C31" w:rsidP="00073FA0">
            <w:pPr>
              <w:rPr>
                <w:rFonts w:cs="Arial"/>
              </w:rPr>
            </w:pPr>
            <w:r>
              <w:rPr>
                <w:rFonts w:cs="Arial"/>
              </w:rPr>
              <w:t>Kryterium -</w:t>
            </w:r>
            <w:r>
              <w:t xml:space="preserve"> </w:t>
            </w:r>
            <w:r w:rsidRPr="00A21C31">
              <w:rPr>
                <w:rFonts w:cs="Arial"/>
              </w:rPr>
              <w:t>Cecha OPP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K53</w:t>
            </w:r>
          </w:p>
        </w:tc>
      </w:tr>
      <w:tr w:rsidR="00073FA0" w:rsidRPr="00073FA0" w14:paraId="301F3930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2E" w14:textId="68B5D7EE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2F" w14:textId="77777777" w:rsidR="00073FA0" w:rsidRPr="00A21C31" w:rsidRDefault="00A21C31" w:rsidP="00073FA0">
            <w:pPr>
              <w:rPr>
                <w:rFonts w:cs="Arial"/>
              </w:rPr>
            </w:pPr>
            <w:r>
              <w:rPr>
                <w:rFonts w:cs="Arial"/>
              </w:rPr>
              <w:t>Kryterium -</w:t>
            </w:r>
            <w:r>
              <w:t xml:space="preserve"> </w:t>
            </w:r>
            <w:r w:rsidRPr="00A21C31">
              <w:rPr>
                <w:rFonts w:cs="Arial"/>
              </w:rPr>
              <w:t>Brak numeru NIP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K54</w:t>
            </w:r>
          </w:p>
        </w:tc>
      </w:tr>
      <w:tr w:rsidR="00073FA0" w:rsidRPr="00073FA0" w14:paraId="301F3933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31" w14:textId="2329A8F8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32" w14:textId="77777777" w:rsidR="00073FA0" w:rsidRPr="00A21C31" w:rsidRDefault="00A21C31" w:rsidP="00073FA0">
            <w:pPr>
              <w:rPr>
                <w:rFonts w:cs="Arial"/>
              </w:rPr>
            </w:pPr>
            <w:r>
              <w:rPr>
                <w:rFonts w:cs="Arial"/>
              </w:rPr>
              <w:t>Kryterium -</w:t>
            </w:r>
            <w:r>
              <w:t xml:space="preserve"> </w:t>
            </w:r>
            <w:r w:rsidRPr="00A21C31">
              <w:rPr>
                <w:rFonts w:cs="Arial"/>
              </w:rPr>
              <w:t>Poprzednia rejestracja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K6</w:t>
            </w:r>
          </w:p>
        </w:tc>
      </w:tr>
      <w:tr w:rsidR="00073FA0" w:rsidRPr="00073FA0" w14:paraId="301F3936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34" w14:textId="1043EDF7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35" w14:textId="77777777" w:rsidR="00073FA0" w:rsidRPr="00A21C31" w:rsidRDefault="00A21C31" w:rsidP="00073FA0">
            <w:pPr>
              <w:rPr>
                <w:rFonts w:cs="Arial"/>
              </w:rPr>
            </w:pPr>
            <w:r>
              <w:rPr>
                <w:rFonts w:cs="Arial"/>
              </w:rPr>
              <w:t>Kryterium -</w:t>
            </w:r>
            <w:r>
              <w:t xml:space="preserve"> </w:t>
            </w:r>
            <w:r w:rsidRPr="00A21C31">
              <w:rPr>
                <w:rFonts w:cs="Arial"/>
              </w:rPr>
              <w:t>Nazwa rejestru przed KRS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K7</w:t>
            </w:r>
          </w:p>
        </w:tc>
      </w:tr>
      <w:tr w:rsidR="00073FA0" w:rsidRPr="00073FA0" w14:paraId="301F3939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37" w14:textId="190CD53B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38" w14:textId="77777777" w:rsidR="00073FA0" w:rsidRPr="00A21C31" w:rsidRDefault="00A21C31" w:rsidP="00073FA0">
            <w:pPr>
              <w:rPr>
                <w:rFonts w:cs="Arial"/>
              </w:rPr>
            </w:pPr>
            <w:r>
              <w:rPr>
                <w:rFonts w:cs="Arial"/>
              </w:rPr>
              <w:t>Kryterium -</w:t>
            </w:r>
            <w:r>
              <w:t xml:space="preserve"> </w:t>
            </w:r>
            <w:r w:rsidRPr="00A21C31">
              <w:rPr>
                <w:rFonts w:cs="Arial"/>
              </w:rPr>
              <w:t>Nazwisko/Nazwa/Firma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K8</w:t>
            </w:r>
          </w:p>
        </w:tc>
      </w:tr>
      <w:tr w:rsidR="00073FA0" w:rsidRPr="00073FA0" w14:paraId="301F393C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3A" w14:textId="1C5CEA43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3B" w14:textId="77777777" w:rsidR="00073FA0" w:rsidRPr="00A21C31" w:rsidRDefault="00A21C31" w:rsidP="00073FA0">
            <w:pPr>
              <w:rPr>
                <w:rFonts w:cs="Arial"/>
              </w:rPr>
            </w:pPr>
            <w:r>
              <w:rPr>
                <w:rFonts w:cs="Arial"/>
              </w:rPr>
              <w:t>Kryterium -</w:t>
            </w:r>
            <w:r>
              <w:t xml:space="preserve"> </w:t>
            </w:r>
            <w:r w:rsidRPr="00A21C31">
              <w:rPr>
                <w:rFonts w:cs="Arial"/>
              </w:rPr>
              <w:t>Forma prawna</w:t>
            </w:r>
            <w:r w:rsidR="00163AA3">
              <w:rPr>
                <w:rFonts w:cs="Arial"/>
              </w:rPr>
              <w:t xml:space="preserve"> </w:t>
            </w:r>
            <w:r w:rsidR="00163AA3">
              <w:rPr>
                <w:rFonts w:cs="Arial"/>
                <w:b/>
                <w:sz w:val="24"/>
                <w:szCs w:val="24"/>
              </w:rPr>
              <w:t>K9</w:t>
            </w:r>
          </w:p>
        </w:tc>
      </w:tr>
      <w:tr w:rsidR="00073FA0" w:rsidRPr="00073FA0" w14:paraId="301F393F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3D" w14:textId="3393DE2A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3E" w14:textId="77777777" w:rsidR="00073FA0" w:rsidRPr="00073FA0" w:rsidRDefault="004728D8" w:rsidP="00073FA0">
            <w:pPr>
              <w:rPr>
                <w:rFonts w:cs="Arial"/>
              </w:rPr>
            </w:pPr>
            <w:r>
              <w:rPr>
                <w:rFonts w:cs="Arial"/>
              </w:rPr>
              <w:t>Klasa organizacyjna dla kryteriów złożonych</w:t>
            </w:r>
          </w:p>
        </w:tc>
      </w:tr>
      <w:tr w:rsidR="00073FA0" w:rsidRPr="00073FA0" w14:paraId="301F3942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40" w14:textId="4ABEB238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41" w14:textId="77777777" w:rsidR="00073FA0" w:rsidRPr="00073FA0" w:rsidRDefault="004728D8" w:rsidP="00073FA0">
            <w:pPr>
              <w:rPr>
                <w:rFonts w:cs="Arial"/>
              </w:rPr>
            </w:pPr>
            <w:r>
              <w:rPr>
                <w:rFonts w:cs="Arial"/>
              </w:rPr>
              <w:t>Element organizacyjny kryterium złożonego</w:t>
            </w:r>
          </w:p>
        </w:tc>
      </w:tr>
      <w:tr w:rsidR="00073FA0" w:rsidRPr="00073FA0" w14:paraId="301F3945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43" w14:textId="10C7FAB1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44" w14:textId="77777777" w:rsidR="00073FA0" w:rsidRPr="00073FA0" w:rsidRDefault="004728D8" w:rsidP="00073FA0">
            <w:pPr>
              <w:rPr>
                <w:rFonts w:cs="Arial"/>
              </w:rPr>
            </w:pPr>
            <w:r>
              <w:rPr>
                <w:rFonts w:cs="Arial"/>
              </w:rPr>
              <w:t>Klasa odpowiedzialna za wywołanie i utworzenie odpisu aktualnego</w:t>
            </w:r>
          </w:p>
        </w:tc>
      </w:tr>
      <w:tr w:rsidR="00073FA0" w:rsidRPr="00073FA0" w14:paraId="301F3948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46" w14:textId="62E924CD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47" w14:textId="77777777" w:rsidR="00073FA0" w:rsidRPr="00073FA0" w:rsidRDefault="004728D8" w:rsidP="00073FA0">
            <w:pPr>
              <w:rPr>
                <w:rFonts w:cs="Arial"/>
              </w:rPr>
            </w:pPr>
            <w:r>
              <w:rPr>
                <w:rFonts w:cs="Arial"/>
              </w:rPr>
              <w:t>Klasa odpowiedzialna za wywołanie i utworzenie odpisu pełnego</w:t>
            </w:r>
          </w:p>
        </w:tc>
      </w:tr>
      <w:tr w:rsidR="00073FA0" w:rsidRPr="00073FA0" w14:paraId="301F394B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49" w14:textId="2535B7C6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4A" w14:textId="77777777" w:rsidR="00073FA0" w:rsidRPr="00073FA0" w:rsidRDefault="004728D8" w:rsidP="00073FA0">
            <w:pPr>
              <w:rPr>
                <w:rFonts w:cs="Arial"/>
              </w:rPr>
            </w:pPr>
            <w:r>
              <w:rPr>
                <w:rFonts w:cs="Arial"/>
              </w:rPr>
              <w:t>Klasa odpowiedzialna za pobranie e-wniosku</w:t>
            </w:r>
          </w:p>
        </w:tc>
      </w:tr>
      <w:tr w:rsidR="00073FA0" w:rsidRPr="00073FA0" w14:paraId="301F394E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4C" w14:textId="18D7DE9B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4D" w14:textId="77777777" w:rsidR="00073FA0" w:rsidRPr="00073FA0" w:rsidRDefault="004728D8" w:rsidP="00073FA0">
            <w:pPr>
              <w:rPr>
                <w:rFonts w:cs="Arial"/>
              </w:rPr>
            </w:pPr>
            <w:r>
              <w:rPr>
                <w:rFonts w:cs="Arial"/>
              </w:rPr>
              <w:t>Klasa organizacyjna pól sortowania dla kryteriów przeglądarki</w:t>
            </w:r>
          </w:p>
        </w:tc>
      </w:tr>
      <w:tr w:rsidR="00073FA0" w:rsidRPr="00073FA0" w14:paraId="301F3951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4F" w14:textId="2C839236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50" w14:textId="77777777" w:rsidR="00073FA0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bazowa dla klas obsługujących wnioski</w:t>
            </w:r>
          </w:p>
        </w:tc>
      </w:tr>
      <w:tr w:rsidR="00073FA0" w:rsidRPr="00073FA0" w14:paraId="301F3954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52" w14:textId="4E8CFA68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53" w14:textId="77777777" w:rsidR="00073FA0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wywołująca program wniosku o ustalenie numeru KRS</w:t>
            </w:r>
          </w:p>
        </w:tc>
      </w:tr>
      <w:tr w:rsidR="00073FA0" w:rsidRPr="00073FA0" w14:paraId="301F3957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55" w14:textId="116F4AFD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56" w14:textId="77777777" w:rsidR="00073FA0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wywołująca program wniosku OPP</w:t>
            </w:r>
          </w:p>
        </w:tc>
      </w:tr>
      <w:tr w:rsidR="00073FA0" w:rsidRPr="00073FA0" w14:paraId="301F395A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58" w14:textId="759C9244" w:rsidR="00073FA0" w:rsidRPr="00D611FF" w:rsidRDefault="00073FA0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59" w14:textId="77777777" w:rsidR="00073FA0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wywołująca program wniosku o wydanie zaświadczenia, że podmiot jest wpisany do KRS</w:t>
            </w:r>
          </w:p>
        </w:tc>
      </w:tr>
      <w:tr w:rsidR="00954A6D" w:rsidRPr="00073FA0" w14:paraId="301F395D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5B" w14:textId="12A42A0D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5C" w14:textId="77777777" w:rsidR="00954A6D" w:rsidRPr="00073FA0" w:rsidRDefault="00954A6D" w:rsidP="00271492">
            <w:pPr>
              <w:rPr>
                <w:rFonts w:cs="Arial"/>
              </w:rPr>
            </w:pPr>
            <w:r>
              <w:rPr>
                <w:rFonts w:cs="Arial"/>
              </w:rPr>
              <w:t>Klasa wywołująca program wniosku o wydanie zaświadczenia, że podmiot jest wpisany do RDN</w:t>
            </w:r>
          </w:p>
        </w:tc>
      </w:tr>
      <w:tr w:rsidR="00954A6D" w:rsidRPr="00073FA0" w14:paraId="301F3960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5E" w14:textId="3EEDE534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5F" w14:textId="77777777" w:rsidR="00954A6D" w:rsidRPr="00073FA0" w:rsidRDefault="00954A6D" w:rsidP="00271492">
            <w:pPr>
              <w:rPr>
                <w:rFonts w:cs="Arial"/>
              </w:rPr>
            </w:pPr>
            <w:r>
              <w:rPr>
                <w:rFonts w:cs="Arial"/>
              </w:rPr>
              <w:t>Klasa wywołująca program wniosku o wydanie zaświadczenia, że podmiot nie jest wpisany do KRS</w:t>
            </w:r>
          </w:p>
        </w:tc>
      </w:tr>
      <w:tr w:rsidR="00954A6D" w:rsidRPr="00073FA0" w14:paraId="301F3963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61" w14:textId="477EC35F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62" w14:textId="77777777" w:rsidR="00954A6D" w:rsidRPr="00073FA0" w:rsidRDefault="00954A6D" w:rsidP="00271492">
            <w:pPr>
              <w:rPr>
                <w:rFonts w:cs="Arial"/>
              </w:rPr>
            </w:pPr>
            <w:r>
              <w:rPr>
                <w:rFonts w:cs="Arial"/>
              </w:rPr>
              <w:t>Klasa wywołująca program wniosku o wydanie zaświadczenia, że podmiot nie jest wpisany do RDN</w:t>
            </w:r>
          </w:p>
        </w:tc>
      </w:tr>
      <w:tr w:rsidR="00954A6D" w:rsidRPr="00073FA0" w14:paraId="301F3966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64" w14:textId="6519F84A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65" w14:textId="77777777" w:rsidR="00954A6D" w:rsidRPr="00073FA0" w:rsidRDefault="00954A6D" w:rsidP="00271492">
            <w:pPr>
              <w:rPr>
                <w:rFonts w:cs="Arial"/>
              </w:rPr>
            </w:pPr>
            <w:r>
              <w:rPr>
                <w:rFonts w:cs="Arial"/>
              </w:rPr>
              <w:t>Klasa bazowa danych wnioskującego dla wniosków</w:t>
            </w:r>
          </w:p>
        </w:tc>
      </w:tr>
      <w:tr w:rsidR="00954A6D" w:rsidRPr="00073FA0" w14:paraId="301F3969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67" w14:textId="3057147D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68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odpowiedzialna za tworzenie wykazu</w:t>
            </w:r>
          </w:p>
        </w:tc>
      </w:tr>
      <w:tr w:rsidR="00954A6D" w:rsidRPr="00073FA0" w14:paraId="301F396C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6A" w14:textId="17B9BE94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6B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pomocnicza z definicją pól dla wykazu</w:t>
            </w:r>
          </w:p>
        </w:tc>
      </w:tr>
      <w:tr w:rsidR="00954A6D" w:rsidRPr="00073FA0" w14:paraId="301F396F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6D" w14:textId="0F370CFE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6E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bazowa klas pomocniczych z definicją pojedynczego pola</w:t>
            </w:r>
          </w:p>
        </w:tc>
      </w:tr>
      <w:tr w:rsidR="00954A6D" w:rsidRPr="00073FA0" w14:paraId="301F3972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70" w14:textId="4DFA2345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71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75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73" w14:textId="1027F459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74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78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76" w14:textId="67D5AB7C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77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7B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79" w14:textId="0B2093E2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7A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7E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7C" w14:textId="7BD604CA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7D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81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7F" w14:textId="5C82A25B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80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84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82" w14:textId="1A9B6955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83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87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85" w14:textId="5724A769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86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8A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88" w14:textId="34375690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89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8D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8B" w14:textId="4A00AFF9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8C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90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8E" w14:textId="176BBF3F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8F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93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91" w14:textId="1B949AEC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92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96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94" w14:textId="2F080AB4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95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99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97" w14:textId="628F735B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98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9C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9A" w14:textId="34494D57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9B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9F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9D" w14:textId="7B28CFEE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9E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A2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A0" w14:textId="67BDC8AE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A1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A5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A3" w14:textId="76C8B8B6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A4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A8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A6" w14:textId="0D6327D7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A7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AB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A9" w14:textId="2FFC1130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AA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AE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AC" w14:textId="742C2D1C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AD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B1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AF" w14:textId="5DCB80BC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B0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B4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B2" w14:textId="631685FC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B3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B7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B5" w14:textId="4D4E3755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B6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BA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B8" w14:textId="4CAD89A0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B9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BD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BB" w14:textId="38859F7C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BC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C0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BE" w14:textId="79442226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BF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C3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C1" w14:textId="45DEFE4C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C2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C6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C4" w14:textId="16CE7211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C5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C9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C7" w14:textId="08FAC275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C8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CC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CA" w14:textId="1702B289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CB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CF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CD" w14:textId="5D87F5CE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CE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D2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D0" w14:textId="43EDB6FA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D1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D5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D3" w14:textId="1191782E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D4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D8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D6" w14:textId="14BC2AA5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D7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pomocnica z definicją pojedynczego pola dla wykazu</w:t>
            </w:r>
          </w:p>
        </w:tc>
      </w:tr>
      <w:tr w:rsidR="00954A6D" w:rsidRPr="00073FA0" w14:paraId="301F39DB" w14:textId="77777777" w:rsidTr="00D611FF">
        <w:trPr>
          <w:trHeight w:val="255"/>
        </w:trPr>
        <w:tc>
          <w:tcPr>
            <w:tcW w:w="2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D9" w14:textId="11BCBCAF" w:rsidR="00954A6D" w:rsidRPr="00D611FF" w:rsidRDefault="00954A6D" w:rsidP="00D611FF">
            <w:pPr>
              <w:rPr>
                <w:rFonts w:ascii="Courier New" w:hAnsi="Courier New" w:cs="Courier New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301F39DA" w14:textId="77777777" w:rsidR="00954A6D" w:rsidRPr="00073FA0" w:rsidRDefault="00954A6D" w:rsidP="00073FA0">
            <w:pPr>
              <w:rPr>
                <w:rFonts w:cs="Arial"/>
              </w:rPr>
            </w:pPr>
            <w:r>
              <w:rPr>
                <w:rFonts w:cs="Arial"/>
              </w:rPr>
              <w:t>Klasa pomocnicza dla mechanizmu walidacji kryterium złożonego</w:t>
            </w:r>
          </w:p>
        </w:tc>
      </w:tr>
    </w:tbl>
    <w:p w14:paraId="301F39DC" w14:textId="77777777" w:rsidR="000E459C" w:rsidRDefault="000E459C" w:rsidP="004715A6"/>
    <w:p w14:paraId="301F39DD" w14:textId="4C26A772" w:rsidR="004715A6" w:rsidRPr="000E459C" w:rsidRDefault="004715A6" w:rsidP="004715A6">
      <w:pPr>
        <w:rPr>
          <w:bCs/>
        </w:rPr>
      </w:pPr>
      <w:bookmarkStart w:id="36" w:name="_Toc30776369"/>
      <w:r>
        <w:t xml:space="preserve">Tabela </w:t>
      </w:r>
      <w:fldSimple w:instr=" STYLEREF 1 \s ">
        <w:r w:rsidR="00A56357">
          <w:rPr>
            <w:noProof/>
          </w:rPr>
          <w:t>4</w:t>
        </w:r>
      </w:fldSimple>
      <w:r>
        <w:t>.</w:t>
      </w:r>
      <w:fldSimple w:instr=" SEQ Tabela \* ARABIC \s 1 ">
        <w:r w:rsidR="00A56357">
          <w:rPr>
            <w:noProof/>
          </w:rPr>
          <w:t>4</w:t>
        </w:r>
      </w:fldSimple>
      <w:r>
        <w:t>:</w:t>
      </w:r>
      <w:r w:rsidRPr="000E459C">
        <w:t xml:space="preserve"> </w:t>
      </w:r>
      <w:r w:rsidRPr="000E459C">
        <w:rPr>
          <w:bCs/>
        </w:rPr>
        <w:t>Wykaz plików modułu formularzy</w:t>
      </w:r>
      <w:bookmarkEnd w:id="36"/>
    </w:p>
    <w:p w14:paraId="301F39DE" w14:textId="77777777" w:rsidR="00C40065" w:rsidRDefault="00C40065" w:rsidP="00C40065">
      <w:pPr>
        <w:pStyle w:val="Tekstpodstawowy"/>
      </w:pPr>
    </w:p>
    <w:p w14:paraId="301F39DF" w14:textId="77777777" w:rsidR="002C35C4" w:rsidRDefault="002C35C4" w:rsidP="002C35C4">
      <w:pPr>
        <w:pStyle w:val="Nagwek2"/>
      </w:pPr>
      <w:bookmarkStart w:id="37" w:name="_Toc30776359"/>
      <w:r>
        <w:t>Moduł wydruku odpisów</w:t>
      </w:r>
      <w:bookmarkEnd w:id="37"/>
    </w:p>
    <w:p w14:paraId="301F39E0" w14:textId="77777777" w:rsidR="002C35C4" w:rsidRDefault="002C35C4" w:rsidP="002C35C4">
      <w:pPr>
        <w:pStyle w:val="Tekstpodstawowy"/>
      </w:pPr>
    </w:p>
    <w:p w14:paraId="301F39E1" w14:textId="77777777" w:rsidR="002C35C4" w:rsidRDefault="001E2EE7" w:rsidP="003B5654">
      <w:r>
        <w:lastRenderedPageBreak/>
        <w:t>Moduł wydruku odpisów jest w istocie rzeczy biblioteką, która zamienia xml z odpisem pobranym w klasie CIOdpisA.class (CIOdpisP.class) na postać PDF. Poniższa tabelka przedstawia klasy wchodzące w skład modułu wraz z opisem.</w:t>
      </w:r>
    </w:p>
    <w:p w14:paraId="301F39E2" w14:textId="77777777" w:rsidR="001E2EE7" w:rsidRDefault="001E2EE7" w:rsidP="003B5654"/>
    <w:p w14:paraId="301F39E3" w14:textId="77777777" w:rsidR="002D4B3A" w:rsidRDefault="002D4B3A" w:rsidP="003B5654"/>
    <w:tbl>
      <w:tblPr>
        <w:tblW w:w="8095" w:type="dxa"/>
        <w:tblInd w:w="55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21"/>
        <w:gridCol w:w="5074"/>
      </w:tblGrid>
      <w:tr w:rsidR="002D4B3A" w:rsidRPr="009E3371" w14:paraId="301F39E6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noWrap/>
            <w:vAlign w:val="bottom"/>
          </w:tcPr>
          <w:p w14:paraId="301F39E4" w14:textId="77777777" w:rsidR="002D4B3A" w:rsidRPr="009E3371" w:rsidRDefault="002D4B3A" w:rsidP="00271492">
            <w:pPr>
              <w:rPr>
                <w:rFonts w:cs="Arial"/>
              </w:rPr>
            </w:pPr>
            <w:r>
              <w:rPr>
                <w:rFonts w:cs="Arial"/>
              </w:rPr>
              <w:t>Nazwa klasy</w:t>
            </w: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14:paraId="301F39E5" w14:textId="77777777" w:rsidR="002D4B3A" w:rsidRPr="009E3371" w:rsidRDefault="002D4B3A" w:rsidP="00271492">
            <w:pPr>
              <w:rPr>
                <w:rFonts w:cs="Arial"/>
              </w:rPr>
            </w:pPr>
            <w:r>
              <w:rPr>
                <w:rFonts w:cs="Arial"/>
              </w:rPr>
              <w:t>Opis</w:t>
            </w:r>
          </w:p>
        </w:tc>
      </w:tr>
      <w:tr w:rsidR="002D4B3A" w:rsidRPr="002D4B3A" w14:paraId="301F39E9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E7" w14:textId="0C2A5C2C" w:rsidR="002D4B3A" w:rsidRPr="002D4B3A" w:rsidRDefault="002D4B3A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9E8" w14:textId="77777777" w:rsidR="002D4B3A" w:rsidRPr="002D4B3A" w:rsidRDefault="002D4B3A" w:rsidP="002D4B3A">
            <w:pPr>
              <w:rPr>
                <w:rFonts w:cs="Arial"/>
              </w:rPr>
            </w:pPr>
            <w:r>
              <w:rPr>
                <w:rFonts w:cs="Arial"/>
              </w:rPr>
              <w:t>Klasa obsługująca parsowanie działów</w:t>
            </w:r>
          </w:p>
        </w:tc>
      </w:tr>
      <w:tr w:rsidR="002D4B3A" w:rsidRPr="002D4B3A" w14:paraId="301F39EC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EA" w14:textId="501EC6E5" w:rsidR="002D4B3A" w:rsidRPr="002D4B3A" w:rsidRDefault="002D4B3A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9EB" w14:textId="77777777" w:rsidR="002D4B3A" w:rsidRPr="002D4B3A" w:rsidRDefault="002D4B3A" w:rsidP="002D4B3A">
            <w:pPr>
              <w:rPr>
                <w:rFonts w:cs="Arial"/>
              </w:rPr>
            </w:pPr>
            <w:r>
              <w:rPr>
                <w:rFonts w:cs="Arial"/>
              </w:rPr>
              <w:t>Klasa obsługująca zdarzenie nowej strony i umieszczająca numerację stron</w:t>
            </w:r>
          </w:p>
        </w:tc>
      </w:tr>
      <w:tr w:rsidR="002D4B3A" w:rsidRPr="002D4B3A" w14:paraId="301F39EF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ED" w14:textId="47C120E6" w:rsidR="002D4B3A" w:rsidRPr="002D4B3A" w:rsidRDefault="002D4B3A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9EE" w14:textId="77777777" w:rsidR="002D4B3A" w:rsidRPr="002D4B3A" w:rsidRDefault="002D4B3A" w:rsidP="002D4B3A">
            <w:pPr>
              <w:rPr>
                <w:rFonts w:cs="Arial"/>
              </w:rPr>
            </w:pPr>
            <w:r>
              <w:rPr>
                <w:rFonts w:cs="Arial"/>
              </w:rPr>
              <w:t>Klasa obsługująca zdarzenie nowej strony i umieszczająca numerację stron</w:t>
            </w:r>
          </w:p>
        </w:tc>
      </w:tr>
      <w:tr w:rsidR="002D4B3A" w:rsidRPr="002D4B3A" w14:paraId="301F39F2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F0" w14:textId="5717EBFF" w:rsidR="002D4B3A" w:rsidRPr="002D4B3A" w:rsidRDefault="002D4B3A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9F1" w14:textId="77777777" w:rsidR="002D4B3A" w:rsidRPr="002D4B3A" w:rsidRDefault="002D4B3A" w:rsidP="002D4B3A">
            <w:pPr>
              <w:rPr>
                <w:rFonts w:cs="Arial"/>
              </w:rPr>
            </w:pPr>
            <w:r>
              <w:rPr>
                <w:rFonts w:cs="Arial"/>
              </w:rPr>
              <w:t>Klasa nagłówka wydruku odpisów</w:t>
            </w:r>
          </w:p>
        </w:tc>
      </w:tr>
      <w:tr w:rsidR="002D4B3A" w:rsidRPr="002D4B3A" w14:paraId="301F39F5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F3" w14:textId="2710B768" w:rsidR="002D4B3A" w:rsidRPr="002D4B3A" w:rsidRDefault="002D4B3A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9F4" w14:textId="77777777" w:rsidR="002D4B3A" w:rsidRPr="002D4B3A" w:rsidRDefault="00271492" w:rsidP="002D4B3A">
            <w:pPr>
              <w:rPr>
                <w:rFonts w:cs="Arial"/>
              </w:rPr>
            </w:pPr>
            <w:r>
              <w:rPr>
                <w:rFonts w:cs="Arial"/>
              </w:rPr>
              <w:t>Klasa startowa biblioteki zawierająca konstruktor odpisu</w:t>
            </w:r>
          </w:p>
        </w:tc>
      </w:tr>
      <w:tr w:rsidR="002D4B3A" w:rsidRPr="002D4B3A" w14:paraId="301F39F8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F6" w14:textId="4758D7F7" w:rsidR="002D4B3A" w:rsidRPr="002D4B3A" w:rsidRDefault="002D4B3A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9F7" w14:textId="77777777" w:rsidR="002D4B3A" w:rsidRPr="002D4B3A" w:rsidRDefault="00271492" w:rsidP="002D4B3A">
            <w:pPr>
              <w:rPr>
                <w:rFonts w:cs="Arial"/>
              </w:rPr>
            </w:pPr>
            <w:r>
              <w:rPr>
                <w:rFonts w:cs="Arial"/>
              </w:rPr>
              <w:t>Klasa obsługująca parsowanie podrubryk i zawierająca nazwy podrubryk</w:t>
            </w:r>
          </w:p>
        </w:tc>
      </w:tr>
      <w:tr w:rsidR="002D4B3A" w:rsidRPr="002D4B3A" w14:paraId="301F39FB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F9" w14:textId="3661E7A3" w:rsidR="002D4B3A" w:rsidRPr="002D4B3A" w:rsidRDefault="002D4B3A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9FA" w14:textId="77777777" w:rsidR="002D4B3A" w:rsidRPr="002D4B3A" w:rsidRDefault="00271492" w:rsidP="002D4B3A">
            <w:pPr>
              <w:rPr>
                <w:rFonts w:cs="Arial"/>
              </w:rPr>
            </w:pPr>
            <w:r>
              <w:rPr>
                <w:rFonts w:cs="Arial"/>
              </w:rPr>
              <w:t>Klasa obsługująca parsowanie pól i zawierająca nazwy pól</w:t>
            </w:r>
          </w:p>
        </w:tc>
      </w:tr>
      <w:tr w:rsidR="002D4B3A" w:rsidRPr="002D4B3A" w14:paraId="301F39FE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FC" w14:textId="650027F0" w:rsidR="002D4B3A" w:rsidRPr="002D4B3A" w:rsidRDefault="002D4B3A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9FD" w14:textId="77777777" w:rsidR="002D4B3A" w:rsidRPr="002D4B3A" w:rsidRDefault="00271492" w:rsidP="002D4B3A">
            <w:pPr>
              <w:rPr>
                <w:rFonts w:cs="Arial"/>
              </w:rPr>
            </w:pPr>
            <w:r>
              <w:rPr>
                <w:rFonts w:cs="Arial"/>
              </w:rPr>
              <w:t>Klasa obsługująca parsowanie struktur typu PH</w:t>
            </w:r>
          </w:p>
        </w:tc>
      </w:tr>
      <w:tr w:rsidR="002D4B3A" w:rsidRPr="002D4B3A" w14:paraId="301F3A01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9FF" w14:textId="52090637" w:rsidR="002D4B3A" w:rsidRPr="002D4B3A" w:rsidRDefault="002D4B3A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A00" w14:textId="77777777" w:rsidR="002D4B3A" w:rsidRPr="002D4B3A" w:rsidRDefault="00271492" w:rsidP="002D4B3A">
            <w:pPr>
              <w:rPr>
                <w:rFonts w:cs="Arial"/>
              </w:rPr>
            </w:pPr>
            <w:r>
              <w:rPr>
                <w:rFonts w:cs="Arial"/>
              </w:rPr>
              <w:t>Klasa obsługująca parsowanie struktur typu lista</w:t>
            </w:r>
          </w:p>
        </w:tc>
      </w:tr>
      <w:tr w:rsidR="002D4B3A" w:rsidRPr="002D4B3A" w14:paraId="301F3A04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A02" w14:textId="3F4058A0" w:rsidR="002D4B3A" w:rsidRPr="002D4B3A" w:rsidRDefault="002D4B3A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A03" w14:textId="77777777" w:rsidR="002D4B3A" w:rsidRPr="002D4B3A" w:rsidRDefault="00271492" w:rsidP="002D4B3A">
            <w:pPr>
              <w:rPr>
                <w:rFonts w:cs="Arial"/>
              </w:rPr>
            </w:pPr>
            <w:r>
              <w:rPr>
                <w:rFonts w:cs="Arial"/>
              </w:rPr>
              <w:t>Klasa obsługująca parsowanie struktur typu pole proste</w:t>
            </w:r>
          </w:p>
        </w:tc>
      </w:tr>
      <w:tr w:rsidR="002D4B3A" w:rsidRPr="002D4B3A" w14:paraId="301F3A07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A05" w14:textId="2294DA81" w:rsidR="002D4B3A" w:rsidRPr="002D4B3A" w:rsidRDefault="002D4B3A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A06" w14:textId="77777777" w:rsidR="002D4B3A" w:rsidRPr="002D4B3A" w:rsidRDefault="00271492" w:rsidP="002D4B3A">
            <w:pPr>
              <w:rPr>
                <w:rFonts w:cs="Arial"/>
              </w:rPr>
            </w:pPr>
            <w:r>
              <w:rPr>
                <w:rFonts w:cs="Arial"/>
              </w:rPr>
              <w:t>Klasa obsługująca parsowanie struktur typu pole proste lista</w:t>
            </w:r>
          </w:p>
        </w:tc>
      </w:tr>
      <w:tr w:rsidR="002D4B3A" w:rsidRPr="002D4B3A" w14:paraId="301F3A0A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A08" w14:textId="438F3B50" w:rsidR="002D4B3A" w:rsidRPr="002D4B3A" w:rsidRDefault="002D4B3A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A09" w14:textId="77777777" w:rsidR="002D4B3A" w:rsidRPr="002D4B3A" w:rsidRDefault="00271492" w:rsidP="002D4B3A">
            <w:pPr>
              <w:rPr>
                <w:rFonts w:cs="Arial"/>
              </w:rPr>
            </w:pPr>
            <w:r>
              <w:rPr>
                <w:rFonts w:cs="Arial"/>
              </w:rPr>
              <w:t>Klasa obsługująca parsowanie struktur typu pole złożone</w:t>
            </w:r>
          </w:p>
        </w:tc>
      </w:tr>
      <w:tr w:rsidR="002D4B3A" w:rsidRPr="002D4B3A" w14:paraId="301F3A0D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A0B" w14:textId="68E34B98" w:rsidR="002D4B3A" w:rsidRPr="002D4B3A" w:rsidRDefault="002D4B3A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A0C" w14:textId="77777777" w:rsidR="002D4B3A" w:rsidRPr="002D4B3A" w:rsidRDefault="00271492" w:rsidP="002D4B3A">
            <w:pPr>
              <w:rPr>
                <w:rFonts w:cs="Arial"/>
              </w:rPr>
            </w:pPr>
            <w:r>
              <w:rPr>
                <w:rFonts w:cs="Arial"/>
              </w:rPr>
              <w:t>Klasa obsługująca parsowanie struktur typu pole złożone</w:t>
            </w:r>
          </w:p>
        </w:tc>
      </w:tr>
      <w:tr w:rsidR="002D4B3A" w:rsidRPr="002D4B3A" w14:paraId="301F3A10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A0E" w14:textId="72D7F6C2" w:rsidR="002D4B3A" w:rsidRPr="002D4B3A" w:rsidRDefault="002D4B3A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A0F" w14:textId="77777777" w:rsidR="002D4B3A" w:rsidRPr="002D4B3A" w:rsidRDefault="00271492" w:rsidP="002D4B3A">
            <w:pPr>
              <w:rPr>
                <w:rFonts w:cs="Arial"/>
              </w:rPr>
            </w:pPr>
            <w:r>
              <w:rPr>
                <w:rFonts w:cs="Arial"/>
              </w:rPr>
              <w:t>Klasa obsługująca parsowanie listy w podrubryce</w:t>
            </w:r>
          </w:p>
        </w:tc>
      </w:tr>
      <w:tr w:rsidR="002D4B3A" w:rsidRPr="002D4B3A" w14:paraId="301F3A13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A11" w14:textId="622269EF" w:rsidR="002D4B3A" w:rsidRPr="002D4B3A" w:rsidRDefault="002D4B3A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A12" w14:textId="77777777" w:rsidR="002D4B3A" w:rsidRPr="002D4B3A" w:rsidRDefault="00271492" w:rsidP="002D4B3A">
            <w:pPr>
              <w:rPr>
                <w:rFonts w:cs="Arial"/>
              </w:rPr>
            </w:pPr>
            <w:r>
              <w:rPr>
                <w:rFonts w:cs="Arial"/>
              </w:rPr>
              <w:t>Klasa obsługująca parsowanie pola w liście</w:t>
            </w:r>
          </w:p>
        </w:tc>
      </w:tr>
      <w:tr w:rsidR="00271492" w:rsidRPr="002D4B3A" w14:paraId="301F3A16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A14" w14:textId="5D46E098" w:rsidR="00271492" w:rsidRPr="002D4B3A" w:rsidRDefault="00271492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A15" w14:textId="77777777" w:rsidR="00271492" w:rsidRPr="002D4B3A" w:rsidRDefault="00271492" w:rsidP="00271492">
            <w:pPr>
              <w:rPr>
                <w:rFonts w:cs="Arial"/>
              </w:rPr>
            </w:pPr>
            <w:r>
              <w:rPr>
                <w:rFonts w:cs="Arial"/>
              </w:rPr>
              <w:t>Klasa obsługująca parsowanie listy w rubryce</w:t>
            </w:r>
          </w:p>
        </w:tc>
      </w:tr>
      <w:tr w:rsidR="00271492" w:rsidRPr="002D4B3A" w14:paraId="301F3A19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A17" w14:textId="03232135" w:rsidR="00271492" w:rsidRPr="002D4B3A" w:rsidRDefault="00271492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A18" w14:textId="77777777" w:rsidR="00271492" w:rsidRPr="002D4B3A" w:rsidRDefault="00271492" w:rsidP="00271492">
            <w:pPr>
              <w:rPr>
                <w:rFonts w:cs="Arial"/>
              </w:rPr>
            </w:pPr>
            <w:r>
              <w:rPr>
                <w:rFonts w:cs="Arial"/>
              </w:rPr>
              <w:t>Klasa obsługująca parsowanie struktury rubryki dokumentów</w:t>
            </w:r>
          </w:p>
        </w:tc>
      </w:tr>
      <w:tr w:rsidR="00271492" w:rsidRPr="002D4B3A" w14:paraId="301F3A1C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A1A" w14:textId="75BD96A3" w:rsidR="00271492" w:rsidRPr="002D4B3A" w:rsidRDefault="00271492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A1B" w14:textId="77777777" w:rsidR="00271492" w:rsidRPr="002D4B3A" w:rsidRDefault="00271492" w:rsidP="00271492">
            <w:pPr>
              <w:rPr>
                <w:rFonts w:cs="Arial"/>
              </w:rPr>
            </w:pPr>
            <w:r>
              <w:rPr>
                <w:rFonts w:cs="Arial"/>
              </w:rPr>
              <w:t>Klasa obsługująca parsowanie rubryki i zawierająca nazwy rubryk</w:t>
            </w:r>
          </w:p>
        </w:tc>
      </w:tr>
      <w:tr w:rsidR="00271492" w:rsidRPr="002D4B3A" w14:paraId="301F3A1F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A1D" w14:textId="0548E7C0" w:rsidR="00271492" w:rsidRPr="002D4B3A" w:rsidRDefault="00271492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A1E" w14:textId="77777777" w:rsidR="00271492" w:rsidRPr="002D4B3A" w:rsidRDefault="00271492" w:rsidP="002D4B3A">
            <w:pPr>
              <w:rPr>
                <w:rFonts w:cs="Arial"/>
              </w:rPr>
            </w:pPr>
            <w:r>
              <w:rPr>
                <w:rFonts w:cs="Arial"/>
              </w:rPr>
              <w:t>Klasa obsługująca parsowanie rubryki i zawierająca nazwy rubryk</w:t>
            </w:r>
          </w:p>
        </w:tc>
      </w:tr>
      <w:tr w:rsidR="00271492" w:rsidRPr="002D4B3A" w14:paraId="301F3A22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A20" w14:textId="58EF76F5" w:rsidR="00271492" w:rsidRPr="002D4B3A" w:rsidRDefault="00271492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A21" w14:textId="77777777" w:rsidR="00271492" w:rsidRPr="002D4B3A" w:rsidRDefault="00271492" w:rsidP="002D4B3A">
            <w:pPr>
              <w:rPr>
                <w:rFonts w:cs="Arial"/>
              </w:rPr>
            </w:pPr>
            <w:r>
              <w:rPr>
                <w:rFonts w:cs="Arial"/>
              </w:rPr>
              <w:t>Klasa obsługująca listę wpisów w odpisie pełnym</w:t>
            </w:r>
          </w:p>
        </w:tc>
      </w:tr>
      <w:tr w:rsidR="00271492" w:rsidRPr="002D4B3A" w14:paraId="301F3A25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A23" w14:textId="75B37668" w:rsidR="00271492" w:rsidRPr="002D4B3A" w:rsidRDefault="00271492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A24" w14:textId="77777777" w:rsidR="00271492" w:rsidRPr="002D4B3A" w:rsidRDefault="00271492" w:rsidP="002D4B3A">
            <w:pPr>
              <w:rPr>
                <w:rFonts w:cs="Arial"/>
              </w:rPr>
            </w:pPr>
            <w:r>
              <w:rPr>
                <w:rFonts w:cs="Arial"/>
              </w:rPr>
              <w:t>Klasa interfejsowa podrubryki</w:t>
            </w:r>
          </w:p>
        </w:tc>
      </w:tr>
      <w:tr w:rsidR="00271492" w:rsidRPr="002D4B3A" w14:paraId="301F3A28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A26" w14:textId="00D27915" w:rsidR="00271492" w:rsidRPr="002D4B3A" w:rsidRDefault="00271492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A27" w14:textId="77777777" w:rsidR="00271492" w:rsidRPr="002D4B3A" w:rsidRDefault="00271492" w:rsidP="002D4B3A">
            <w:pPr>
              <w:rPr>
                <w:rFonts w:cs="Arial"/>
              </w:rPr>
            </w:pPr>
            <w:r>
              <w:rPr>
                <w:rFonts w:cs="Arial"/>
              </w:rPr>
              <w:t>Klasa interfejsowa struktury typu PH</w:t>
            </w:r>
          </w:p>
        </w:tc>
      </w:tr>
      <w:tr w:rsidR="00271492" w:rsidRPr="002D4B3A" w14:paraId="301F3A2B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A29" w14:textId="257BD380" w:rsidR="00271492" w:rsidRPr="002D4B3A" w:rsidRDefault="00271492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A2A" w14:textId="77777777" w:rsidR="00271492" w:rsidRPr="002D4B3A" w:rsidRDefault="00271492" w:rsidP="002D4B3A">
            <w:pPr>
              <w:rPr>
                <w:rFonts w:cs="Arial"/>
              </w:rPr>
            </w:pPr>
            <w:r>
              <w:rPr>
                <w:rFonts w:cs="Arial"/>
              </w:rPr>
              <w:t>Klasa interfejsowa pola listy</w:t>
            </w:r>
          </w:p>
        </w:tc>
      </w:tr>
      <w:tr w:rsidR="00271492" w:rsidRPr="002D4B3A" w14:paraId="301F3A2E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A2C" w14:textId="1A6DAA2C" w:rsidR="00271492" w:rsidRPr="002D4B3A" w:rsidRDefault="00271492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A2D" w14:textId="77777777" w:rsidR="00271492" w:rsidRPr="002D4B3A" w:rsidRDefault="00271492" w:rsidP="002D4B3A">
            <w:pPr>
              <w:rPr>
                <w:rFonts w:cs="Arial"/>
              </w:rPr>
            </w:pPr>
            <w:r>
              <w:rPr>
                <w:rFonts w:cs="Arial"/>
              </w:rPr>
              <w:t>Klasa interfejsowa listy podrubryki</w:t>
            </w:r>
          </w:p>
        </w:tc>
      </w:tr>
      <w:tr w:rsidR="00271492" w:rsidRPr="002D4B3A" w14:paraId="301F3A31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A2F" w14:textId="7C2622B3" w:rsidR="00271492" w:rsidRPr="002D4B3A" w:rsidRDefault="00271492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A30" w14:textId="77777777" w:rsidR="00271492" w:rsidRPr="002D4B3A" w:rsidRDefault="00271492" w:rsidP="002D4B3A">
            <w:pPr>
              <w:rPr>
                <w:rFonts w:cs="Arial"/>
              </w:rPr>
            </w:pPr>
            <w:r>
              <w:rPr>
                <w:rFonts w:cs="Arial"/>
              </w:rPr>
              <w:t>Klasa interfejsowa listy rubryki</w:t>
            </w:r>
          </w:p>
        </w:tc>
      </w:tr>
      <w:tr w:rsidR="00271492" w:rsidRPr="002D4B3A" w14:paraId="301F3A34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A32" w14:textId="5E0E24E0" w:rsidR="00271492" w:rsidRPr="002D4B3A" w:rsidRDefault="00271492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A33" w14:textId="77777777" w:rsidR="00271492" w:rsidRPr="002D4B3A" w:rsidRDefault="00271492" w:rsidP="002D4B3A">
            <w:pPr>
              <w:rPr>
                <w:rFonts w:cs="Arial"/>
              </w:rPr>
            </w:pPr>
            <w:r>
              <w:rPr>
                <w:rFonts w:cs="Arial"/>
              </w:rPr>
              <w:t>Klasa interfejsowa dokumentów</w:t>
            </w:r>
          </w:p>
        </w:tc>
      </w:tr>
      <w:tr w:rsidR="00271492" w:rsidRPr="002D4B3A" w14:paraId="301F3A37" w14:textId="77777777" w:rsidTr="00271492">
        <w:trPr>
          <w:trHeight w:val="255"/>
        </w:trPr>
        <w:tc>
          <w:tcPr>
            <w:tcW w:w="30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01F3A35" w14:textId="5FA98090" w:rsidR="00271492" w:rsidRPr="002D4B3A" w:rsidRDefault="00271492" w:rsidP="002D4B3A">
            <w:pPr>
              <w:rPr>
                <w:rFonts w:ascii="Courier New" w:hAnsi="Courier New" w:cs="Courier New"/>
              </w:rPr>
            </w:pPr>
          </w:p>
        </w:tc>
        <w:tc>
          <w:tcPr>
            <w:tcW w:w="5074" w:type="dxa"/>
            <w:tcBorders>
              <w:top w:val="nil"/>
              <w:left w:val="nil"/>
              <w:bottom w:val="nil"/>
              <w:right w:val="nil"/>
            </w:tcBorders>
          </w:tcPr>
          <w:p w14:paraId="301F3A36" w14:textId="77777777" w:rsidR="00271492" w:rsidRPr="002D4B3A" w:rsidRDefault="00271492" w:rsidP="002D4B3A">
            <w:pPr>
              <w:rPr>
                <w:rFonts w:cs="Arial"/>
              </w:rPr>
            </w:pPr>
            <w:r>
              <w:rPr>
                <w:rFonts w:cs="Arial"/>
              </w:rPr>
              <w:t>Klasa interfejsowa rubryki</w:t>
            </w:r>
          </w:p>
        </w:tc>
      </w:tr>
    </w:tbl>
    <w:p w14:paraId="301F3A38" w14:textId="77777777" w:rsidR="000E459C" w:rsidRDefault="000E459C" w:rsidP="00271492"/>
    <w:p w14:paraId="301F3A39" w14:textId="216C2EFE" w:rsidR="00271492" w:rsidRDefault="00271492" w:rsidP="00271492">
      <w:pPr>
        <w:rPr>
          <w:b/>
          <w:bCs/>
        </w:rPr>
      </w:pPr>
      <w:bookmarkStart w:id="38" w:name="_Toc30776370"/>
      <w:r>
        <w:lastRenderedPageBreak/>
        <w:t xml:space="preserve">Tabela </w:t>
      </w:r>
      <w:fldSimple w:instr=" STYLEREF 1 \s ">
        <w:r w:rsidR="00A56357">
          <w:rPr>
            <w:noProof/>
          </w:rPr>
          <w:t>4</w:t>
        </w:r>
      </w:fldSimple>
      <w:r>
        <w:t>.</w:t>
      </w:r>
      <w:fldSimple w:instr=" SEQ Tabela \* ARABIC \s 1 ">
        <w:r w:rsidR="00A56357">
          <w:rPr>
            <w:noProof/>
          </w:rPr>
          <w:t>5</w:t>
        </w:r>
      </w:fldSimple>
      <w:r>
        <w:t xml:space="preserve">: </w:t>
      </w:r>
      <w:r w:rsidRPr="000E459C">
        <w:rPr>
          <w:bCs/>
        </w:rPr>
        <w:t>Wykaz plików modułu formularzy</w:t>
      </w:r>
      <w:bookmarkEnd w:id="38"/>
    </w:p>
    <w:p w14:paraId="301F3A3A" w14:textId="77777777" w:rsidR="001E2EE7" w:rsidRDefault="001E2EE7" w:rsidP="003B5654"/>
    <w:p w14:paraId="301F3A3B" w14:textId="77777777" w:rsidR="002D117D" w:rsidRPr="002C35C4" w:rsidRDefault="002D117D" w:rsidP="002D117D"/>
    <w:p w14:paraId="301F3A3C" w14:textId="77777777" w:rsidR="002D117D" w:rsidRPr="002C35C4" w:rsidRDefault="002D117D" w:rsidP="003B5654"/>
    <w:sectPr w:rsidR="002D117D" w:rsidRPr="002C35C4" w:rsidSect="008803C9">
      <w:pgSz w:w="11906" w:h="16838" w:code="9"/>
      <w:pgMar w:top="2268" w:right="1701" w:bottom="2835" w:left="1701" w:header="1134" w:footer="1701" w:gutter="567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5C70C1" w14:textId="77777777" w:rsidR="007B122C" w:rsidRDefault="007B122C">
      <w:r>
        <w:separator/>
      </w:r>
    </w:p>
  </w:endnote>
  <w:endnote w:type="continuationSeparator" w:id="0">
    <w:p w14:paraId="2619B7BF" w14:textId="77777777" w:rsidR="007B122C" w:rsidRDefault="007B12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 (W1)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1F3A5B" w14:textId="0C5D3CEF" w:rsidR="00E06F27" w:rsidRDefault="00E06F27">
    <w:pPr>
      <w:pStyle w:val="Stopka"/>
      <w:pBdr>
        <w:top w:val="single" w:sz="4" w:space="1" w:color="auto"/>
      </w:pBdr>
    </w:pPr>
    <w:r>
      <w:rPr>
        <w:i/>
      </w:rPr>
      <w:fldChar w:fldCharType="begin"/>
    </w:r>
    <w:r>
      <w:rPr>
        <w:i/>
      </w:rPr>
      <w:instrText xml:space="preserve"> STYLEREF "Sygnatura dokumentu" \* MERGEFORMAT </w:instrText>
    </w:r>
    <w:r>
      <w:rPr>
        <w:i/>
      </w:rPr>
      <w:fldChar w:fldCharType="separate"/>
    </w:r>
    <w:r w:rsidR="00A56357">
      <w:rPr>
        <w:b/>
        <w:bCs/>
        <w:i/>
        <w:noProof/>
      </w:rPr>
      <w:t>Błąd! W dokumencie nie ma tekstu o podanym stylu.</w:t>
    </w:r>
    <w:r>
      <w:rPr>
        <w:i/>
      </w:rPr>
      <w:fldChar w:fldCharType="end"/>
    </w:r>
    <w:r>
      <w:rPr>
        <w:i/>
      </w:rPr>
      <w:tab/>
    </w:r>
    <w:r>
      <w:rPr>
        <w:b/>
        <w:i/>
        <w:sz w:val="28"/>
      </w:rPr>
      <w:fldChar w:fldCharType="begin"/>
    </w:r>
    <w:r>
      <w:rPr>
        <w:b/>
        <w:i/>
        <w:sz w:val="28"/>
      </w:rPr>
      <w:instrText xml:space="preserve"> PAGE  \* MERGEFORMAT </w:instrText>
    </w:r>
    <w:r>
      <w:rPr>
        <w:b/>
        <w:i/>
        <w:sz w:val="28"/>
      </w:rPr>
      <w:fldChar w:fldCharType="separate"/>
    </w:r>
    <w:r>
      <w:rPr>
        <w:b/>
        <w:i/>
        <w:noProof/>
        <w:sz w:val="28"/>
      </w:rPr>
      <w:t>2</w:t>
    </w:r>
    <w:r>
      <w:rPr>
        <w:b/>
        <w:i/>
        <w:sz w:val="28"/>
      </w:rPr>
      <w:fldChar w:fldCharType="end"/>
    </w:r>
    <w:r>
      <w:rPr>
        <w:i/>
        <w:sz w:val="28"/>
        <w:vertAlign w:val="subscript"/>
      </w:rPr>
      <w:t>/</w:t>
    </w:r>
    <w:r>
      <w:rPr>
        <w:i/>
        <w:sz w:val="28"/>
        <w:vertAlign w:val="subscript"/>
      </w:rPr>
      <w:fldChar w:fldCharType="begin"/>
    </w:r>
    <w:r>
      <w:rPr>
        <w:i/>
        <w:sz w:val="28"/>
        <w:vertAlign w:val="subscript"/>
      </w:rPr>
      <w:instrText xml:space="preserve"> NUMPAGES  \* MERGEFORMAT </w:instrText>
    </w:r>
    <w:r>
      <w:rPr>
        <w:i/>
        <w:sz w:val="28"/>
        <w:vertAlign w:val="subscript"/>
      </w:rPr>
      <w:fldChar w:fldCharType="separate"/>
    </w:r>
    <w:r>
      <w:rPr>
        <w:i/>
        <w:noProof/>
        <w:sz w:val="28"/>
        <w:vertAlign w:val="subscript"/>
      </w:rPr>
      <w:t>34</w:t>
    </w:r>
    <w:r>
      <w:rPr>
        <w:i/>
        <w:sz w:val="28"/>
        <w:vertAlign w:val="subscript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Ind w:w="-34" w:type="dxa"/>
      <w:tblLayout w:type="fixed"/>
      <w:tblLook w:val="01E0" w:firstRow="1" w:lastRow="1" w:firstColumn="1" w:lastColumn="1" w:noHBand="0" w:noVBand="0"/>
    </w:tblPr>
    <w:tblGrid>
      <w:gridCol w:w="4253"/>
      <w:gridCol w:w="3934"/>
    </w:tblGrid>
    <w:tr w:rsidR="00E06F27" w:rsidRPr="00B56D65" w14:paraId="301F3A65" w14:textId="77777777" w:rsidTr="004D5979">
      <w:trPr>
        <w:trHeight w:val="711"/>
      </w:trPr>
      <w:tc>
        <w:tcPr>
          <w:tcW w:w="4253" w:type="dxa"/>
          <w:shd w:val="clear" w:color="auto" w:fill="auto"/>
        </w:tcPr>
        <w:p w14:paraId="301F3A63" w14:textId="77777777" w:rsidR="00E06F27" w:rsidRPr="004D5979" w:rsidRDefault="00E06F27" w:rsidP="004D5979">
          <w:pPr>
            <w:pStyle w:val="Tabelatre"/>
            <w:tabs>
              <w:tab w:val="left" w:pos="901"/>
            </w:tabs>
            <w:rPr>
              <w:rFonts w:cs="Tahoma"/>
            </w:rPr>
          </w:pPr>
        </w:p>
      </w:tc>
      <w:tc>
        <w:tcPr>
          <w:tcW w:w="3934" w:type="dxa"/>
          <w:shd w:val="clear" w:color="auto" w:fill="auto"/>
        </w:tcPr>
        <w:p w14:paraId="301F3A64" w14:textId="77777777" w:rsidR="00E06F27" w:rsidRPr="004D5979" w:rsidRDefault="00E06F27" w:rsidP="004D5979">
          <w:pPr>
            <w:pStyle w:val="Tabelatre"/>
            <w:jc w:val="center"/>
            <w:rPr>
              <w:rFonts w:cs="Tahoma"/>
            </w:rPr>
          </w:pPr>
        </w:p>
      </w:tc>
    </w:tr>
  </w:tbl>
  <w:p w14:paraId="301F3A66" w14:textId="77777777" w:rsidR="00E06F27" w:rsidRDefault="00E06F27" w:rsidP="003E40D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Ind w:w="113" w:type="dxa"/>
      <w:tblBorders>
        <w:top w:val="single" w:sz="2" w:space="0" w:color="C0C0C0"/>
        <w:left w:val="single" w:sz="2" w:space="0" w:color="C0C0C0"/>
        <w:bottom w:val="single" w:sz="2" w:space="0" w:color="C0C0C0"/>
        <w:right w:val="single" w:sz="2" w:space="0" w:color="C0C0C0"/>
        <w:insideH w:val="single" w:sz="2" w:space="0" w:color="C0C0C0"/>
        <w:insideV w:val="single" w:sz="2" w:space="0" w:color="C0C0C0"/>
      </w:tblBorders>
      <w:tblLayout w:type="fixed"/>
      <w:tblCellMar>
        <w:top w:w="113" w:type="dxa"/>
        <w:left w:w="113" w:type="dxa"/>
        <w:bottom w:w="227" w:type="dxa"/>
        <w:right w:w="113" w:type="dxa"/>
      </w:tblCellMar>
      <w:tblLook w:val="01E0" w:firstRow="1" w:lastRow="1" w:firstColumn="1" w:lastColumn="1" w:noHBand="0" w:noVBand="0"/>
    </w:tblPr>
    <w:tblGrid>
      <w:gridCol w:w="7938"/>
    </w:tblGrid>
    <w:tr w:rsidR="00E06F27" w:rsidRPr="004D5979" w14:paraId="301F3A69" w14:textId="77777777" w:rsidTr="004D5979">
      <w:tc>
        <w:tcPr>
          <w:tcW w:w="7938" w:type="dxa"/>
          <w:shd w:val="clear" w:color="auto" w:fill="auto"/>
        </w:tcPr>
        <w:p w14:paraId="301F3A68" w14:textId="77777777" w:rsidR="00E06F27" w:rsidRPr="004D5979" w:rsidRDefault="00E06F27" w:rsidP="00130F6B">
          <w:pPr>
            <w:pStyle w:val="Prawaautorskieopis"/>
            <w:rPr>
              <w:lang w:val="en-US"/>
            </w:rPr>
          </w:pPr>
        </w:p>
      </w:tc>
    </w:tr>
  </w:tbl>
  <w:p w14:paraId="301F3A6A" w14:textId="77777777" w:rsidR="00E06F27" w:rsidRPr="00ED645F" w:rsidRDefault="00E06F27" w:rsidP="00F2172A">
    <w:pPr>
      <w:pStyle w:val="Stopka"/>
      <w:tabs>
        <w:tab w:val="clear" w:pos="9072"/>
        <w:tab w:val="right" w:pos="7938"/>
      </w:tabs>
      <w:rPr>
        <w:sz w:val="16"/>
        <w:szCs w:val="16"/>
        <w:lang w:val="en-US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1F3A6D" w14:textId="0E637581" w:rsidR="00E06F27" w:rsidRDefault="00E06F27" w:rsidP="006E62E6">
    <w:pPr>
      <w:pStyle w:val="Stopka"/>
      <w:pBdr>
        <w:top w:val="single" w:sz="4" w:space="4" w:color="auto"/>
      </w:pBdr>
      <w:tabs>
        <w:tab w:val="clear" w:pos="9072"/>
        <w:tab w:val="right" w:pos="7938"/>
      </w:tabs>
    </w:pPr>
    <w:r w:rsidRPr="008D5EF9">
      <w:rPr>
        <w:i/>
        <w:lang w:val="en-US"/>
      </w:rPr>
      <w:t xml:space="preserve">Rozdział </w:t>
    </w:r>
    <w:r>
      <w:rPr>
        <w:i/>
      </w:rPr>
      <w:fldChar w:fldCharType="begin"/>
    </w:r>
    <w:r w:rsidRPr="008D5EF9">
      <w:rPr>
        <w:i/>
        <w:lang w:val="en-US"/>
      </w:rPr>
      <w:instrText xml:space="preserve"> STYLEREF  "Nagłówek 1" \w </w:instrText>
    </w:r>
    <w:r>
      <w:rPr>
        <w:i/>
      </w:rPr>
      <w:fldChar w:fldCharType="separate"/>
    </w:r>
    <w:r w:rsidR="0002149B">
      <w:rPr>
        <w:i/>
        <w:noProof/>
        <w:lang w:val="en-US"/>
      </w:rPr>
      <w:t>2</w:t>
    </w:r>
    <w:r>
      <w:rPr>
        <w:i/>
      </w:rPr>
      <w:fldChar w:fldCharType="end"/>
    </w:r>
    <w:r w:rsidRPr="007752D9">
      <w:rPr>
        <w:i/>
        <w:lang w:val="en-US"/>
      </w:rPr>
      <w:t xml:space="preserve"> </w:t>
    </w:r>
    <w:r>
      <w:rPr>
        <w:i/>
      </w:rPr>
      <w:t xml:space="preserve">- </w:t>
    </w:r>
    <w:r>
      <w:rPr>
        <w:i/>
      </w:rPr>
      <w:fldChar w:fldCharType="begin"/>
    </w:r>
    <w:r>
      <w:rPr>
        <w:i/>
      </w:rPr>
      <w:instrText xml:space="preserve"> STYLEREF  "Nagłówek 1" </w:instrText>
    </w:r>
    <w:r>
      <w:rPr>
        <w:i/>
      </w:rPr>
      <w:fldChar w:fldCharType="separate"/>
    </w:r>
    <w:r w:rsidR="0002149B">
      <w:rPr>
        <w:i/>
        <w:noProof/>
      </w:rPr>
      <w:t>Ogólny schemat architektury KRSCI</w:t>
    </w:r>
    <w:r>
      <w:rPr>
        <w:i/>
      </w:rPr>
      <w:fldChar w:fldCharType="end"/>
    </w:r>
    <w:r>
      <w:rPr>
        <w:i/>
      </w:rPr>
      <w:tab/>
    </w:r>
    <w:r>
      <w:rPr>
        <w:b/>
        <w:i/>
        <w:sz w:val="28"/>
      </w:rPr>
      <w:fldChar w:fldCharType="begin"/>
    </w:r>
    <w:r>
      <w:rPr>
        <w:b/>
        <w:i/>
        <w:sz w:val="28"/>
      </w:rPr>
      <w:instrText xml:space="preserve"> PAGE  \* MERGEFORMAT </w:instrText>
    </w:r>
    <w:r>
      <w:rPr>
        <w:b/>
        <w:i/>
        <w:sz w:val="28"/>
      </w:rPr>
      <w:fldChar w:fldCharType="separate"/>
    </w:r>
    <w:r>
      <w:rPr>
        <w:b/>
        <w:i/>
        <w:noProof/>
        <w:sz w:val="28"/>
      </w:rPr>
      <w:t>8</w:t>
    </w:r>
    <w:r>
      <w:rPr>
        <w:b/>
        <w:i/>
        <w:sz w:val="28"/>
      </w:rPr>
      <w:fldChar w:fldCharType="end"/>
    </w:r>
    <w:r>
      <w:rPr>
        <w:i/>
        <w:sz w:val="28"/>
        <w:vertAlign w:val="subscript"/>
      </w:rPr>
      <w:t>/</w:t>
    </w:r>
    <w:r>
      <w:rPr>
        <w:i/>
        <w:sz w:val="28"/>
        <w:vertAlign w:val="subscript"/>
      </w:rPr>
      <w:fldChar w:fldCharType="begin"/>
    </w:r>
    <w:r>
      <w:rPr>
        <w:i/>
        <w:sz w:val="28"/>
        <w:vertAlign w:val="subscript"/>
      </w:rPr>
      <w:instrText xml:space="preserve"> NUMPAGES  \* MERGEFORMAT </w:instrText>
    </w:r>
    <w:r>
      <w:rPr>
        <w:i/>
        <w:sz w:val="28"/>
        <w:vertAlign w:val="subscript"/>
      </w:rPr>
      <w:fldChar w:fldCharType="separate"/>
    </w:r>
    <w:r>
      <w:rPr>
        <w:i/>
        <w:noProof/>
        <w:sz w:val="28"/>
        <w:vertAlign w:val="subscript"/>
      </w:rPr>
      <w:t>33</w:t>
    </w:r>
    <w:r>
      <w:rPr>
        <w:i/>
        <w:sz w:val="28"/>
        <w:vertAlign w:val="subscript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0C9F75" w14:textId="77777777" w:rsidR="007B122C" w:rsidRDefault="007B122C">
      <w:r>
        <w:separator/>
      </w:r>
    </w:p>
  </w:footnote>
  <w:footnote w:type="continuationSeparator" w:id="0">
    <w:p w14:paraId="46FD78F6" w14:textId="77777777" w:rsidR="007B122C" w:rsidRDefault="007B12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7965" w:type="dxa"/>
      <w:tblInd w:w="80" w:type="dxa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Layout w:type="fixed"/>
      <w:tblLook w:val="0000" w:firstRow="0" w:lastRow="0" w:firstColumn="0" w:lastColumn="0" w:noHBand="0" w:noVBand="0"/>
    </w:tblPr>
    <w:tblGrid>
      <w:gridCol w:w="1232"/>
      <w:gridCol w:w="4095"/>
      <w:gridCol w:w="1224"/>
      <w:gridCol w:w="1414"/>
    </w:tblGrid>
    <w:tr w:rsidR="00E06F27" w14:paraId="301F3A4F" w14:textId="77777777" w:rsidTr="000E459C">
      <w:trPr>
        <w:trHeight w:val="70"/>
      </w:trPr>
      <w:tc>
        <w:tcPr>
          <w:tcW w:w="1232" w:type="dxa"/>
          <w:tcBorders>
            <w:top w:val="single" w:sz="4" w:space="0" w:color="808080"/>
            <w:left w:val="single" w:sz="4" w:space="0" w:color="808080"/>
            <w:bottom w:val="single" w:sz="2" w:space="0" w:color="C0C0C0"/>
            <w:right w:val="single" w:sz="2" w:space="0" w:color="C0C0C0"/>
          </w:tcBorders>
          <w:shd w:val="pct5" w:color="auto" w:fill="FFFFFF"/>
        </w:tcPr>
        <w:p w14:paraId="301F3A4A" w14:textId="77777777" w:rsidR="00E06F27" w:rsidRDefault="00E06F27" w:rsidP="002B4FBB">
          <w:pPr>
            <w:spacing w:before="20" w:after="20"/>
            <w:rPr>
              <w:b/>
              <w:sz w:val="16"/>
            </w:rPr>
          </w:pPr>
          <w:r>
            <w:rPr>
              <w:b/>
              <w:sz w:val="16"/>
            </w:rPr>
            <w:t>Projekt:</w:t>
          </w:r>
        </w:p>
      </w:tc>
      <w:tc>
        <w:tcPr>
          <w:tcW w:w="4095" w:type="dxa"/>
          <w:tcBorders>
            <w:top w:val="single" w:sz="4" w:space="0" w:color="808080"/>
            <w:left w:val="single" w:sz="2" w:space="0" w:color="C0C0C0"/>
            <w:bottom w:val="single" w:sz="2" w:space="0" w:color="C0C0C0"/>
            <w:right w:val="single" w:sz="2" w:space="0" w:color="C0C0C0"/>
          </w:tcBorders>
        </w:tcPr>
        <w:p w14:paraId="301F3A4B" w14:textId="77777777" w:rsidR="00E06F27" w:rsidRPr="0079607C" w:rsidRDefault="00E06F27" w:rsidP="007203EE">
          <w:pPr>
            <w:pStyle w:val="TytuProjekt"/>
            <w:spacing w:before="0" w:beforeAutospacing="0" w:after="0" w:afterAutospacing="0"/>
            <w:jc w:val="left"/>
            <w:rPr>
              <w:b w:val="0"/>
              <w:sz w:val="16"/>
            </w:rPr>
          </w:pPr>
          <w:r w:rsidRPr="0079607C">
            <w:rPr>
              <w:b w:val="0"/>
              <w:sz w:val="16"/>
            </w:rPr>
            <w:fldChar w:fldCharType="begin"/>
          </w:r>
          <w:r w:rsidRPr="0079607C">
            <w:rPr>
              <w:b w:val="0"/>
              <w:sz w:val="16"/>
            </w:rPr>
            <w:instrText xml:space="preserve"> SUBJECT  "Dokumentacja techniczna </w:instrText>
          </w:r>
        </w:p>
        <w:p w14:paraId="5727A51C" w14:textId="77777777" w:rsidR="00A56357" w:rsidRPr="00A56357" w:rsidRDefault="00E06F27" w:rsidP="007203EE">
          <w:pPr>
            <w:spacing w:before="20" w:after="20"/>
            <w:rPr>
              <w:sz w:val="16"/>
            </w:rPr>
          </w:pPr>
          <w:r w:rsidRPr="0079607C">
            <w:rPr>
              <w:sz w:val="16"/>
            </w:rPr>
            <w:instrText xml:space="preserve">Systemu Informatycznego KRS "  \* MERGEFORMAT </w:instrText>
          </w:r>
          <w:r w:rsidRPr="0079607C">
            <w:rPr>
              <w:sz w:val="16"/>
            </w:rPr>
            <w:fldChar w:fldCharType="separate"/>
          </w:r>
          <w:r w:rsidR="00A56357" w:rsidRPr="00A56357">
            <w:rPr>
              <w:sz w:val="16"/>
            </w:rPr>
            <w:t xml:space="preserve">Dokumentacja techniczna </w:t>
          </w:r>
        </w:p>
        <w:p w14:paraId="301F3A4C" w14:textId="45E12ECC" w:rsidR="00E06F27" w:rsidRPr="0079607C" w:rsidRDefault="00A56357" w:rsidP="007203EE">
          <w:pPr>
            <w:spacing w:before="20" w:after="20"/>
            <w:rPr>
              <w:sz w:val="16"/>
            </w:rPr>
          </w:pPr>
          <w:r w:rsidRPr="00A56357">
            <w:rPr>
              <w:sz w:val="16"/>
            </w:rPr>
            <w:t>Systemu Informatycznego KRS</w:t>
          </w:r>
          <w:r>
            <w:rPr>
              <w:sz w:val="16"/>
              <w:szCs w:val="40"/>
            </w:rPr>
            <w:t xml:space="preserve"> </w:t>
          </w:r>
          <w:r w:rsidR="00E06F27" w:rsidRPr="0079607C">
            <w:rPr>
              <w:sz w:val="16"/>
            </w:rPr>
            <w:fldChar w:fldCharType="end"/>
          </w:r>
        </w:p>
      </w:tc>
      <w:tc>
        <w:tcPr>
          <w:tcW w:w="1224" w:type="dxa"/>
          <w:tcBorders>
            <w:top w:val="single" w:sz="4" w:space="0" w:color="808080"/>
            <w:left w:val="single" w:sz="2" w:space="0" w:color="C0C0C0"/>
            <w:bottom w:val="single" w:sz="2" w:space="0" w:color="C0C0C0"/>
            <w:right w:val="single" w:sz="2" w:space="0" w:color="C0C0C0"/>
          </w:tcBorders>
          <w:shd w:val="pct5" w:color="auto" w:fill="FFFFFF"/>
        </w:tcPr>
        <w:p w14:paraId="301F3A4D" w14:textId="77777777" w:rsidR="00E06F27" w:rsidRDefault="00E06F27" w:rsidP="002B4FBB">
          <w:pPr>
            <w:tabs>
              <w:tab w:val="left" w:pos="1135"/>
            </w:tabs>
            <w:spacing w:before="20" w:after="20"/>
            <w:ind w:right="68"/>
            <w:rPr>
              <w:sz w:val="16"/>
            </w:rPr>
          </w:pPr>
          <w:r>
            <w:rPr>
              <w:b/>
              <w:sz w:val="16"/>
            </w:rPr>
            <w:t>Wersja:</w:t>
          </w:r>
        </w:p>
      </w:tc>
      <w:tc>
        <w:tcPr>
          <w:tcW w:w="1414" w:type="dxa"/>
          <w:tcBorders>
            <w:top w:val="single" w:sz="4" w:space="0" w:color="808080"/>
            <w:left w:val="single" w:sz="2" w:space="0" w:color="C0C0C0"/>
            <w:bottom w:val="single" w:sz="2" w:space="0" w:color="C0C0C0"/>
            <w:right w:val="single" w:sz="4" w:space="0" w:color="808080"/>
          </w:tcBorders>
        </w:tcPr>
        <w:p w14:paraId="301F3A4E" w14:textId="77777777" w:rsidR="00E06F27" w:rsidRDefault="00E06F27" w:rsidP="002B4FBB">
          <w:pPr>
            <w:tabs>
              <w:tab w:val="left" w:pos="1135"/>
            </w:tabs>
            <w:spacing w:before="20" w:after="20"/>
            <w:ind w:right="68"/>
            <w:rPr>
              <w:sz w:val="16"/>
            </w:rPr>
          </w:pPr>
          <w:r>
            <w:rPr>
              <w:sz w:val="16"/>
            </w:rPr>
            <w:t>3.0</w:t>
          </w:r>
        </w:p>
      </w:tc>
    </w:tr>
    <w:tr w:rsidR="00E06F27" w14:paraId="301F3A55" w14:textId="77777777" w:rsidTr="002B4FBB">
      <w:tc>
        <w:tcPr>
          <w:tcW w:w="1232" w:type="dxa"/>
          <w:tcBorders>
            <w:top w:val="single" w:sz="2" w:space="0" w:color="C0C0C0"/>
            <w:left w:val="single" w:sz="4" w:space="0" w:color="808080"/>
            <w:bottom w:val="single" w:sz="2" w:space="0" w:color="C0C0C0"/>
            <w:right w:val="single" w:sz="2" w:space="0" w:color="C0C0C0"/>
          </w:tcBorders>
          <w:shd w:val="pct5" w:color="auto" w:fill="FFFFFF"/>
        </w:tcPr>
        <w:p w14:paraId="301F3A50" w14:textId="77777777" w:rsidR="00E06F27" w:rsidRDefault="00E06F27" w:rsidP="002B4FBB">
          <w:pPr>
            <w:spacing w:before="20" w:after="20"/>
            <w:rPr>
              <w:b/>
              <w:sz w:val="16"/>
            </w:rPr>
          </w:pPr>
          <w:r>
            <w:rPr>
              <w:b/>
              <w:sz w:val="16"/>
            </w:rPr>
            <w:t>Dokument:</w:t>
          </w:r>
        </w:p>
      </w:tc>
      <w:tc>
        <w:tcPr>
          <w:tcW w:w="4095" w:type="dxa"/>
          <w:tcBorders>
            <w:top w:val="single" w:sz="2" w:space="0" w:color="C0C0C0"/>
            <w:left w:val="single" w:sz="2" w:space="0" w:color="C0C0C0"/>
            <w:bottom w:val="single" w:sz="2" w:space="0" w:color="C0C0C0"/>
            <w:right w:val="single" w:sz="2" w:space="0" w:color="C0C0C0"/>
          </w:tcBorders>
        </w:tcPr>
        <w:p w14:paraId="301F3A51" w14:textId="77777777" w:rsidR="00E06F27" w:rsidRPr="0079607C" w:rsidRDefault="00E06F27" w:rsidP="007203EE">
          <w:pPr>
            <w:pStyle w:val="TytuNazwaDokumentu"/>
            <w:jc w:val="left"/>
            <w:rPr>
              <w:sz w:val="16"/>
            </w:rPr>
          </w:pPr>
          <w:r w:rsidRPr="0079607C">
            <w:rPr>
              <w:sz w:val="16"/>
            </w:rPr>
            <w:fldChar w:fldCharType="begin"/>
          </w:r>
          <w:r w:rsidRPr="0079607C">
            <w:rPr>
              <w:sz w:val="16"/>
            </w:rPr>
            <w:instrText xml:space="preserve"> TITLE  "Opis architektury </w:instrText>
          </w:r>
        </w:p>
        <w:p w14:paraId="59BC0309" w14:textId="77777777" w:rsidR="00A56357" w:rsidRPr="00A56357" w:rsidRDefault="00E06F27" w:rsidP="007203EE">
          <w:pPr>
            <w:spacing w:before="20" w:after="20"/>
            <w:rPr>
              <w:sz w:val="16"/>
            </w:rPr>
          </w:pPr>
          <w:r w:rsidRPr="0079607C">
            <w:rPr>
              <w:sz w:val="16"/>
            </w:rPr>
            <w:instrText xml:space="preserve">podsystemu Centralnej Informacji"  \* MERGEFORMAT </w:instrText>
          </w:r>
          <w:r w:rsidRPr="0079607C">
            <w:rPr>
              <w:sz w:val="16"/>
            </w:rPr>
            <w:fldChar w:fldCharType="separate"/>
          </w:r>
          <w:r w:rsidR="00A56357" w:rsidRPr="00A56357">
            <w:rPr>
              <w:sz w:val="16"/>
            </w:rPr>
            <w:t xml:space="preserve">Opis architektury </w:t>
          </w:r>
        </w:p>
        <w:p w14:paraId="301F3A52" w14:textId="0CBD4D89" w:rsidR="00E06F27" w:rsidRPr="0079607C" w:rsidRDefault="00A56357" w:rsidP="007203EE">
          <w:pPr>
            <w:spacing w:before="20" w:after="20"/>
            <w:rPr>
              <w:sz w:val="16"/>
            </w:rPr>
          </w:pPr>
          <w:r w:rsidRPr="00A56357">
            <w:rPr>
              <w:sz w:val="16"/>
            </w:rPr>
            <w:t xml:space="preserve">podsystemu Centralnej </w:t>
          </w:r>
          <w:r>
            <w:rPr>
              <w:b/>
              <w:sz w:val="16"/>
              <w:szCs w:val="48"/>
            </w:rPr>
            <w:t>Informacji</w:t>
          </w:r>
          <w:r w:rsidR="00E06F27" w:rsidRPr="0079607C">
            <w:rPr>
              <w:sz w:val="16"/>
            </w:rPr>
            <w:fldChar w:fldCharType="end"/>
          </w:r>
        </w:p>
      </w:tc>
      <w:tc>
        <w:tcPr>
          <w:tcW w:w="1224" w:type="dxa"/>
          <w:tcBorders>
            <w:top w:val="single" w:sz="2" w:space="0" w:color="C0C0C0"/>
            <w:left w:val="single" w:sz="2" w:space="0" w:color="C0C0C0"/>
            <w:bottom w:val="single" w:sz="2" w:space="0" w:color="C0C0C0"/>
            <w:right w:val="single" w:sz="2" w:space="0" w:color="C0C0C0"/>
          </w:tcBorders>
          <w:shd w:val="pct5" w:color="auto" w:fill="FFFFFF"/>
        </w:tcPr>
        <w:p w14:paraId="301F3A53" w14:textId="77777777" w:rsidR="00E06F27" w:rsidRDefault="00E06F27" w:rsidP="002B4FBB">
          <w:pPr>
            <w:spacing w:before="20" w:after="20"/>
            <w:rPr>
              <w:sz w:val="16"/>
            </w:rPr>
          </w:pPr>
          <w:r>
            <w:rPr>
              <w:b/>
              <w:sz w:val="16"/>
            </w:rPr>
            <w:t>Data:</w:t>
          </w:r>
          <w:r>
            <w:rPr>
              <w:sz w:val="16"/>
            </w:rPr>
            <w:t xml:space="preserve"> </w:t>
          </w:r>
        </w:p>
      </w:tc>
      <w:tc>
        <w:tcPr>
          <w:tcW w:w="1414" w:type="dxa"/>
          <w:tcBorders>
            <w:top w:val="single" w:sz="2" w:space="0" w:color="C0C0C0"/>
            <w:left w:val="single" w:sz="2" w:space="0" w:color="C0C0C0"/>
            <w:bottom w:val="single" w:sz="2" w:space="0" w:color="C0C0C0"/>
            <w:right w:val="single" w:sz="4" w:space="0" w:color="808080"/>
          </w:tcBorders>
        </w:tcPr>
        <w:p w14:paraId="301F3A54" w14:textId="77777777" w:rsidR="00E06F27" w:rsidRDefault="00E06F27" w:rsidP="002B4FBB">
          <w:pPr>
            <w:spacing w:before="20" w:after="20"/>
            <w:rPr>
              <w:sz w:val="16"/>
            </w:rPr>
          </w:pPr>
          <w:r>
            <w:rPr>
              <w:sz w:val="16"/>
            </w:rPr>
            <w:t>23.01.2020 r.</w:t>
          </w:r>
        </w:p>
      </w:tc>
    </w:tr>
    <w:tr w:rsidR="00E06F27" w14:paraId="301F3A58" w14:textId="77777777" w:rsidTr="002B4FBB">
      <w:tc>
        <w:tcPr>
          <w:tcW w:w="1232" w:type="dxa"/>
          <w:tcBorders>
            <w:top w:val="single" w:sz="2" w:space="0" w:color="C0C0C0"/>
            <w:left w:val="single" w:sz="4" w:space="0" w:color="808080"/>
            <w:bottom w:val="single" w:sz="4" w:space="0" w:color="808080"/>
            <w:right w:val="single" w:sz="2" w:space="0" w:color="C0C0C0"/>
          </w:tcBorders>
          <w:shd w:val="pct5" w:color="auto" w:fill="FFFFFF"/>
        </w:tcPr>
        <w:p w14:paraId="301F3A56" w14:textId="77777777" w:rsidR="00E06F27" w:rsidRDefault="00E06F27" w:rsidP="002B4FBB">
          <w:pPr>
            <w:spacing w:before="20" w:after="20"/>
            <w:rPr>
              <w:b/>
              <w:sz w:val="16"/>
            </w:rPr>
          </w:pPr>
          <w:r>
            <w:rPr>
              <w:b/>
              <w:sz w:val="16"/>
            </w:rPr>
            <w:t>ID:</w:t>
          </w:r>
        </w:p>
      </w:tc>
      <w:tc>
        <w:tcPr>
          <w:tcW w:w="6733" w:type="dxa"/>
          <w:gridSpan w:val="3"/>
          <w:tcBorders>
            <w:top w:val="single" w:sz="2" w:space="0" w:color="C0C0C0"/>
            <w:left w:val="single" w:sz="2" w:space="0" w:color="C0C0C0"/>
            <w:bottom w:val="single" w:sz="4" w:space="0" w:color="808080"/>
            <w:right w:val="single" w:sz="4" w:space="0" w:color="808080"/>
          </w:tcBorders>
        </w:tcPr>
        <w:p w14:paraId="301F3A57" w14:textId="77777777" w:rsidR="00E06F27" w:rsidRDefault="00E06F27" w:rsidP="002B4FBB">
          <w:pPr>
            <w:spacing w:before="20" w:after="20"/>
            <w:rPr>
              <w:sz w:val="16"/>
            </w:rPr>
          </w:pPr>
        </w:p>
      </w:tc>
    </w:tr>
  </w:tbl>
  <w:p w14:paraId="301F3A59" w14:textId="77777777" w:rsidR="00E06F27" w:rsidRDefault="00E06F27" w:rsidP="006850A0">
    <w:pPr>
      <w:pStyle w:val="Nagwek10"/>
      <w:tabs>
        <w:tab w:val="clear" w:pos="4536"/>
      </w:tabs>
      <w:rPr>
        <w:i/>
        <w:sz w:val="16"/>
      </w:rPr>
    </w:pPr>
  </w:p>
  <w:p w14:paraId="301F3A5A" w14:textId="77777777" w:rsidR="00E06F27" w:rsidRPr="006850A0" w:rsidRDefault="00E06F27" w:rsidP="006850A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1F3A67" w14:textId="77777777" w:rsidR="00E06F27" w:rsidRPr="002624EC" w:rsidRDefault="00E06F27" w:rsidP="001E378F">
    <w:pPr>
      <w:pStyle w:val="Tekstpodstawowy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A5A1F8" w14:textId="77777777" w:rsidR="00A56357" w:rsidRDefault="00E06F27">
    <w:pPr>
      <w:pStyle w:val="Nagwek10"/>
      <w:pBdr>
        <w:bottom w:val="single" w:sz="4" w:space="1" w:color="auto"/>
      </w:pBdr>
      <w:rPr>
        <w:i/>
      </w:rPr>
    </w:pPr>
    <w:r>
      <w:rPr>
        <w:i/>
      </w:rPr>
      <w:fldChar w:fldCharType="begin"/>
    </w:r>
    <w:r>
      <w:rPr>
        <w:i/>
      </w:rPr>
      <w:instrText xml:space="preserve"> STYLEREF "Nagłówek 1" \* MERGEFORMAT </w:instrText>
    </w:r>
    <w:r>
      <w:rPr>
        <w:i/>
      </w:rPr>
      <w:fldChar w:fldCharType="separate"/>
    </w:r>
    <w:r w:rsidR="00A56357">
      <w:rPr>
        <w:i/>
        <w:noProof/>
      </w:rPr>
      <w:t>Informacje o dokumencie</w:t>
    </w:r>
    <w:r>
      <w:rPr>
        <w:i/>
      </w:rPr>
      <w:fldChar w:fldCharType="end"/>
    </w:r>
    <w:r>
      <w:rPr>
        <w:i/>
      </w:rPr>
      <w:tab/>
    </w:r>
    <w:r>
      <w:rPr>
        <w:i/>
      </w:rPr>
      <w:tab/>
    </w:r>
    <w:r>
      <w:rPr>
        <w:i/>
      </w:rPr>
      <w:fldChar w:fldCharType="begin"/>
    </w:r>
    <w:r>
      <w:rPr>
        <w:i/>
      </w:rPr>
      <w:instrText xml:space="preserve"> TITLE  \* MERGEFORMAT </w:instrText>
    </w:r>
    <w:r>
      <w:rPr>
        <w:i/>
      </w:rPr>
      <w:fldChar w:fldCharType="separate"/>
    </w:r>
    <w:r w:rsidR="00A56357">
      <w:rPr>
        <w:i/>
      </w:rPr>
      <w:t xml:space="preserve">Opis architektury </w:t>
    </w:r>
  </w:p>
  <w:p w14:paraId="301F3A6B" w14:textId="4A175B92" w:rsidR="00E06F27" w:rsidRDefault="00A56357">
    <w:pPr>
      <w:pStyle w:val="Nagwek10"/>
      <w:pBdr>
        <w:bottom w:val="single" w:sz="4" w:space="1" w:color="auto"/>
      </w:pBdr>
      <w:rPr>
        <w:i/>
      </w:rPr>
    </w:pPr>
    <w:r>
      <w:rPr>
        <w:i/>
      </w:rPr>
      <w:t>podsystemu Centralnej Informacji</w:t>
    </w:r>
    <w:r w:rsidR="00E06F27">
      <w:rPr>
        <w:i/>
      </w:rPr>
      <w:fldChar w:fldCharType="end"/>
    </w:r>
  </w:p>
  <w:p w14:paraId="301F3A6C" w14:textId="77777777" w:rsidR="00E06F27" w:rsidRDefault="00E06F27">
    <w:pPr>
      <w:pStyle w:val="Nagwek1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9F36D1"/>
    <w:multiLevelType w:val="hybridMultilevel"/>
    <w:tmpl w:val="53741A7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E717DD"/>
    <w:multiLevelType w:val="hybridMultilevel"/>
    <w:tmpl w:val="1FA2CC7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 w:tplc="8CA4FD66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B57494B"/>
    <w:multiLevelType w:val="hybridMultilevel"/>
    <w:tmpl w:val="31EEF778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DC73D9"/>
    <w:multiLevelType w:val="hybridMultilevel"/>
    <w:tmpl w:val="31B43200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1C738B4"/>
    <w:multiLevelType w:val="multilevel"/>
    <w:tmpl w:val="AA40E52C"/>
    <w:lvl w:ilvl="0">
      <w:start w:val="3"/>
      <w:numFmt w:val="decimal"/>
      <w:lvlText w:val="%1."/>
      <w:lvlJc w:val="left"/>
      <w:pPr>
        <w:tabs>
          <w:tab w:val="num" w:pos="360"/>
        </w:tabs>
        <w:ind w:left="340" w:hanging="340"/>
      </w:pPr>
      <w:rPr>
        <w:b/>
        <w:i w:val="0"/>
        <w:sz w:val="24"/>
        <w:u w:val="none"/>
        <w:vertAlign w:val="baseline"/>
      </w:rPr>
    </w:lvl>
    <w:lvl w:ilvl="1">
      <w:start w:val="1"/>
      <w:numFmt w:val="decimal"/>
      <w:lvlText w:val="%2)"/>
      <w:lvlJc w:val="left"/>
      <w:pPr>
        <w:tabs>
          <w:tab w:val="num" w:pos="700"/>
        </w:tabs>
        <w:ind w:left="680" w:hanging="340"/>
      </w:pPr>
      <w:rPr>
        <w:b w:val="0"/>
        <w:i w:val="0"/>
        <w:sz w:val="24"/>
        <w:u w:val="none"/>
      </w:rPr>
    </w:lvl>
    <w:lvl w:ilvl="2">
      <w:start w:val="1"/>
      <w:numFmt w:val="lowerLetter"/>
      <w:lvlText w:val="%3)"/>
      <w:lvlJc w:val="left"/>
      <w:pPr>
        <w:tabs>
          <w:tab w:val="num" w:pos="1040"/>
        </w:tabs>
        <w:ind w:left="1021" w:hanging="341"/>
      </w:pPr>
      <w:rPr>
        <w:b w:val="0"/>
        <w:i w:val="0"/>
        <w:sz w:val="24"/>
        <w:u w:val="none"/>
      </w:rPr>
    </w:lvl>
    <w:lvl w:ilvl="3">
      <w:start w:val="1"/>
      <w:numFmt w:val="decimal"/>
      <w:lvlText w:val="%4)"/>
      <w:lvlJc w:val="left"/>
      <w:pPr>
        <w:tabs>
          <w:tab w:val="num" w:pos="1531"/>
        </w:tabs>
        <w:ind w:left="1531" w:hanging="451"/>
      </w:pPr>
      <w:rPr>
        <w:b w:val="0"/>
        <w:i w:val="0"/>
        <w:sz w:val="24"/>
        <w:u w:val="none"/>
      </w:rPr>
    </w:lvl>
    <w:lvl w:ilvl="4">
      <w:start w:val="1"/>
      <w:numFmt w:val="lowerLetter"/>
      <w:lvlText w:val="%5)"/>
      <w:lvlJc w:val="left"/>
      <w:pPr>
        <w:tabs>
          <w:tab w:val="num" w:pos="1800"/>
        </w:tabs>
        <w:ind w:left="1800" w:hanging="360"/>
      </w:pPr>
      <w:rPr>
        <w:u w:val="none"/>
      </w:rPr>
    </w:lvl>
    <w:lvl w:ilvl="5">
      <w:start w:val="1"/>
      <w:numFmt w:val="decimal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lowerLetter"/>
      <w:lvlText w:val="(%7)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Roman"/>
      <w:lvlText w:val="(%8)"/>
      <w:lvlJc w:val="left"/>
      <w:pPr>
        <w:tabs>
          <w:tab w:val="num" w:pos="324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" w15:restartNumberingAfterBreak="0">
    <w:nsid w:val="14315DCE"/>
    <w:multiLevelType w:val="hybridMultilevel"/>
    <w:tmpl w:val="FC2249B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2A1D6C"/>
    <w:multiLevelType w:val="hybridMultilevel"/>
    <w:tmpl w:val="F3349FF8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953710"/>
    <w:multiLevelType w:val="hybridMultilevel"/>
    <w:tmpl w:val="2CC03292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376CDA"/>
    <w:multiLevelType w:val="hybridMultilevel"/>
    <w:tmpl w:val="2B08506A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0A92B74"/>
    <w:multiLevelType w:val="hybridMultilevel"/>
    <w:tmpl w:val="6CEAC510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D903441"/>
    <w:multiLevelType w:val="hybridMultilevel"/>
    <w:tmpl w:val="72640164"/>
    <w:lvl w:ilvl="0" w:tplc="0415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11" w15:restartNumberingAfterBreak="0">
    <w:nsid w:val="2F8D5D8B"/>
    <w:multiLevelType w:val="hybridMultilevel"/>
    <w:tmpl w:val="CE46D2DA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FF7641"/>
    <w:multiLevelType w:val="hybridMultilevel"/>
    <w:tmpl w:val="F534624A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F27FF8"/>
    <w:multiLevelType w:val="hybridMultilevel"/>
    <w:tmpl w:val="4DBC992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FD4EEA"/>
    <w:multiLevelType w:val="singleLevel"/>
    <w:tmpl w:val="AC1AF75A"/>
    <w:lvl w:ilvl="0">
      <w:start w:val="1"/>
      <w:numFmt w:val="bullet"/>
      <w:pStyle w:val="Listapunktowana"/>
      <w:lvlText w:val="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5" w15:restartNumberingAfterBreak="0">
    <w:nsid w:val="36D12506"/>
    <w:multiLevelType w:val="hybridMultilevel"/>
    <w:tmpl w:val="441C6ADC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E701573"/>
    <w:multiLevelType w:val="multilevel"/>
    <w:tmpl w:val="3DFAFB54"/>
    <w:lvl w:ilvl="0">
      <w:start w:val="2"/>
      <w:numFmt w:val="decimal"/>
      <w:lvlText w:val="%1."/>
      <w:lvlJc w:val="left"/>
      <w:pPr>
        <w:tabs>
          <w:tab w:val="num" w:pos="360"/>
        </w:tabs>
        <w:ind w:left="340" w:hanging="340"/>
      </w:pPr>
      <w:rPr>
        <w:b/>
        <w:i w:val="0"/>
        <w:sz w:val="24"/>
        <w:u w:val="none"/>
        <w:vertAlign w:val="baseline"/>
      </w:rPr>
    </w:lvl>
    <w:lvl w:ilvl="1">
      <w:start w:val="2"/>
      <w:numFmt w:val="decimal"/>
      <w:lvlText w:val="%2)"/>
      <w:lvlJc w:val="left"/>
      <w:pPr>
        <w:tabs>
          <w:tab w:val="num" w:pos="700"/>
        </w:tabs>
        <w:ind w:left="680" w:hanging="340"/>
      </w:pPr>
      <w:rPr>
        <w:b w:val="0"/>
        <w:i w:val="0"/>
        <w:u w:val="none"/>
      </w:rPr>
    </w:lvl>
    <w:lvl w:ilvl="2">
      <w:start w:val="1"/>
      <w:numFmt w:val="lowerLetter"/>
      <w:lvlText w:val="%3)"/>
      <w:lvlJc w:val="left"/>
      <w:pPr>
        <w:tabs>
          <w:tab w:val="num" w:pos="1040"/>
        </w:tabs>
        <w:ind w:left="1021" w:hanging="341"/>
      </w:pPr>
      <w:rPr>
        <w:b w:val="0"/>
        <w:i w:val="0"/>
        <w:sz w:val="24"/>
        <w:u w:val="none"/>
      </w:rPr>
    </w:lvl>
    <w:lvl w:ilvl="3">
      <w:start w:val="1"/>
      <w:numFmt w:val="decimal"/>
      <w:lvlText w:val="(%4)"/>
      <w:lvlJc w:val="left"/>
      <w:pPr>
        <w:tabs>
          <w:tab w:val="num" w:pos="1531"/>
        </w:tabs>
        <w:ind w:left="1531" w:hanging="451"/>
      </w:pPr>
      <w:rPr>
        <w:b w:val="0"/>
        <w:i w:val="0"/>
        <w:sz w:val="24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7" w15:restartNumberingAfterBreak="0">
    <w:nsid w:val="400660DB"/>
    <w:multiLevelType w:val="singleLevel"/>
    <w:tmpl w:val="1E8C437E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/>
        <w:i w:val="0"/>
      </w:rPr>
    </w:lvl>
  </w:abstractNum>
  <w:abstractNum w:abstractNumId="18" w15:restartNumberingAfterBreak="0">
    <w:nsid w:val="4046064C"/>
    <w:multiLevelType w:val="hybridMultilevel"/>
    <w:tmpl w:val="7502408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E14634"/>
    <w:multiLevelType w:val="multilevel"/>
    <w:tmpl w:val="2F24E2BE"/>
    <w:lvl w:ilvl="0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b/>
        <w:i w:val="0"/>
        <w:sz w:val="24"/>
        <w:u w:val="none"/>
        <w:vertAlign w:val="baseline"/>
      </w:rPr>
    </w:lvl>
    <w:lvl w:ilvl="1">
      <w:start w:val="1"/>
      <w:numFmt w:val="decimal"/>
      <w:lvlText w:val="%2)"/>
      <w:lvlJc w:val="left"/>
      <w:pPr>
        <w:tabs>
          <w:tab w:val="num" w:pos="700"/>
        </w:tabs>
        <w:ind w:left="680" w:hanging="340"/>
      </w:pPr>
      <w:rPr>
        <w:b w:val="0"/>
        <w:i w:val="0"/>
        <w:u w:val="none"/>
      </w:rPr>
    </w:lvl>
    <w:lvl w:ilvl="2">
      <w:start w:val="1"/>
      <w:numFmt w:val="lowerLetter"/>
      <w:lvlText w:val="%3)"/>
      <w:lvlJc w:val="left"/>
      <w:pPr>
        <w:tabs>
          <w:tab w:val="num" w:pos="1040"/>
        </w:tabs>
        <w:ind w:left="1021" w:hanging="341"/>
      </w:pPr>
      <w:rPr>
        <w:b w:val="0"/>
        <w:i w:val="0"/>
        <w:sz w:val="24"/>
        <w:u w:val="none"/>
      </w:rPr>
    </w:lvl>
    <w:lvl w:ilvl="3">
      <w:start w:val="1"/>
      <w:numFmt w:val="decimal"/>
      <w:lvlText w:val="(%4)"/>
      <w:lvlJc w:val="left"/>
      <w:pPr>
        <w:tabs>
          <w:tab w:val="num" w:pos="1531"/>
        </w:tabs>
        <w:ind w:left="1531" w:hanging="451"/>
      </w:pPr>
      <w:rPr>
        <w:b w:val="0"/>
        <w:i w:val="0"/>
        <w:sz w:val="24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41050DE3"/>
    <w:multiLevelType w:val="multilevel"/>
    <w:tmpl w:val="9C063932"/>
    <w:lvl w:ilvl="0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1" w15:restartNumberingAfterBreak="0">
    <w:nsid w:val="42BD01D8"/>
    <w:multiLevelType w:val="multilevel"/>
    <w:tmpl w:val="C49656C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2" w15:restartNumberingAfterBreak="0">
    <w:nsid w:val="4EA14325"/>
    <w:multiLevelType w:val="multilevel"/>
    <w:tmpl w:val="94A29E0A"/>
    <w:lvl w:ilvl="0">
      <w:start w:val="1"/>
      <w:numFmt w:val="decimal"/>
      <w:pStyle w:val="Nagwek1"/>
      <w:lvlText w:val="%1.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Nagwek2"/>
      <w:lvlText w:val="%1.%2.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Nagwek3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Nagwek4"/>
      <w:lvlText w:val="%1.%2.%3.%4."/>
      <w:lvlJc w:val="left"/>
      <w:pPr>
        <w:tabs>
          <w:tab w:val="num" w:pos="1080"/>
        </w:tabs>
        <w:ind w:left="864" w:hanging="864"/>
      </w:pPr>
    </w:lvl>
    <w:lvl w:ilvl="4">
      <w:start w:val="1"/>
      <w:numFmt w:val="decimal"/>
      <w:pStyle w:val="Nagwek5"/>
      <w:lvlText w:val="%1.%2.%3.%4.%5."/>
      <w:lvlJc w:val="left"/>
      <w:pPr>
        <w:tabs>
          <w:tab w:val="num" w:pos="1440"/>
        </w:tabs>
        <w:ind w:left="1008" w:hanging="1008"/>
      </w:pPr>
    </w:lvl>
    <w:lvl w:ilvl="5">
      <w:start w:val="1"/>
      <w:numFmt w:val="decimal"/>
      <w:pStyle w:val="Nagwek6"/>
      <w:lvlText w:val="%1.%2.%3.%4.%5.%6."/>
      <w:lvlJc w:val="left"/>
      <w:pPr>
        <w:tabs>
          <w:tab w:val="num" w:pos="1440"/>
        </w:tabs>
        <w:ind w:left="1152" w:hanging="1152"/>
      </w:pPr>
    </w:lvl>
    <w:lvl w:ilvl="6">
      <w:start w:val="1"/>
      <w:numFmt w:val="decimal"/>
      <w:pStyle w:val="Nagwek7"/>
      <w:lvlText w:val="%1.%2.%3.%4.%5.%6.%7."/>
      <w:lvlJc w:val="left"/>
      <w:pPr>
        <w:tabs>
          <w:tab w:val="num" w:pos="1800"/>
        </w:tabs>
        <w:ind w:left="1296" w:hanging="1296"/>
      </w:pPr>
    </w:lvl>
    <w:lvl w:ilvl="7">
      <w:start w:val="1"/>
      <w:numFmt w:val="decimal"/>
      <w:pStyle w:val="Nagwek8"/>
      <w:lvlText w:val="%1.%2.%3.%4.%5.%6.%7.%8."/>
      <w:lvlJc w:val="left"/>
      <w:pPr>
        <w:tabs>
          <w:tab w:val="num" w:pos="2160"/>
        </w:tabs>
        <w:ind w:left="1440" w:hanging="1440"/>
      </w:pPr>
    </w:lvl>
    <w:lvl w:ilvl="8">
      <w:start w:val="1"/>
      <w:numFmt w:val="decimal"/>
      <w:pStyle w:val="Nagwek9"/>
      <w:lvlText w:val="%1.%2.%3.%4.%5.%6.%7.%8.%9."/>
      <w:lvlJc w:val="left"/>
      <w:pPr>
        <w:tabs>
          <w:tab w:val="num" w:pos="2160"/>
        </w:tabs>
        <w:ind w:left="1584" w:hanging="1584"/>
      </w:pPr>
    </w:lvl>
  </w:abstractNum>
  <w:abstractNum w:abstractNumId="23" w15:restartNumberingAfterBreak="0">
    <w:nsid w:val="4F5B165E"/>
    <w:multiLevelType w:val="hybridMultilevel"/>
    <w:tmpl w:val="96023F9E"/>
    <w:lvl w:ilvl="0" w:tplc="0415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4" w15:restartNumberingAfterBreak="0">
    <w:nsid w:val="54B56B3C"/>
    <w:multiLevelType w:val="hybridMultilevel"/>
    <w:tmpl w:val="5038CE8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81C77FA"/>
    <w:multiLevelType w:val="multilevel"/>
    <w:tmpl w:val="3F864A5A"/>
    <w:lvl w:ilvl="0">
      <w:start w:val="3"/>
      <w:numFmt w:val="decimal"/>
      <w:lvlText w:val="%1."/>
      <w:lvlJc w:val="left"/>
      <w:pPr>
        <w:tabs>
          <w:tab w:val="num" w:pos="360"/>
        </w:tabs>
        <w:ind w:left="340" w:hanging="340"/>
      </w:pPr>
      <w:rPr>
        <w:b/>
        <w:i w:val="0"/>
        <w:sz w:val="24"/>
        <w:u w:val="none"/>
        <w:vertAlign w:val="baseline"/>
      </w:rPr>
    </w:lvl>
    <w:lvl w:ilvl="1">
      <w:start w:val="2"/>
      <w:numFmt w:val="decimal"/>
      <w:lvlText w:val="%2)"/>
      <w:lvlJc w:val="left"/>
      <w:pPr>
        <w:tabs>
          <w:tab w:val="num" w:pos="700"/>
        </w:tabs>
        <w:ind w:left="680" w:hanging="340"/>
      </w:pPr>
      <w:rPr>
        <w:b w:val="0"/>
        <w:i w:val="0"/>
        <w:u w:val="none"/>
      </w:rPr>
    </w:lvl>
    <w:lvl w:ilvl="2">
      <w:start w:val="1"/>
      <w:numFmt w:val="lowerLetter"/>
      <w:lvlText w:val="%3)"/>
      <w:lvlJc w:val="left"/>
      <w:pPr>
        <w:tabs>
          <w:tab w:val="num" w:pos="1040"/>
        </w:tabs>
        <w:ind w:left="1021" w:hanging="341"/>
      </w:pPr>
      <w:rPr>
        <w:b w:val="0"/>
        <w:i w:val="0"/>
        <w:sz w:val="24"/>
        <w:u w:val="none"/>
      </w:rPr>
    </w:lvl>
    <w:lvl w:ilvl="3">
      <w:start w:val="1"/>
      <w:numFmt w:val="decimal"/>
      <w:lvlText w:val="(%4)"/>
      <w:lvlJc w:val="left"/>
      <w:pPr>
        <w:tabs>
          <w:tab w:val="num" w:pos="1531"/>
        </w:tabs>
        <w:ind w:left="1531" w:hanging="451"/>
      </w:pPr>
      <w:rPr>
        <w:b w:val="0"/>
        <w:i w:val="0"/>
        <w:sz w:val="24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6" w15:restartNumberingAfterBreak="0">
    <w:nsid w:val="5B9B10AF"/>
    <w:multiLevelType w:val="multilevel"/>
    <w:tmpl w:val="53D8D542"/>
    <w:lvl w:ilvl="0">
      <w:start w:val="1"/>
      <w:numFmt w:val="decimal"/>
      <w:pStyle w:val="STANDARDWYLICZENIE1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7" w15:restartNumberingAfterBreak="0">
    <w:nsid w:val="5C976559"/>
    <w:multiLevelType w:val="hybridMultilevel"/>
    <w:tmpl w:val="9C783A7C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D1068A"/>
    <w:multiLevelType w:val="multilevel"/>
    <w:tmpl w:val="72640164"/>
    <w:lvl w:ilvl="0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29" w15:restartNumberingAfterBreak="0">
    <w:nsid w:val="636A353D"/>
    <w:multiLevelType w:val="hybridMultilevel"/>
    <w:tmpl w:val="6C58FAA4"/>
    <w:lvl w:ilvl="0" w:tplc="0415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4211A6E"/>
    <w:multiLevelType w:val="hybridMultilevel"/>
    <w:tmpl w:val="256E5860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CA7A407E">
      <w:start w:val="2"/>
      <w:numFmt w:val="decimal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69E07DD8"/>
    <w:multiLevelType w:val="hybridMultilevel"/>
    <w:tmpl w:val="18C2221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AD52BDF"/>
    <w:multiLevelType w:val="singleLevel"/>
    <w:tmpl w:val="61021210"/>
    <w:lvl w:ilvl="0">
      <w:start w:val="1"/>
      <w:numFmt w:val="bullet"/>
      <w:pStyle w:val="Tabelatrepunkty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3" w15:restartNumberingAfterBreak="0">
    <w:nsid w:val="6E713581"/>
    <w:multiLevelType w:val="hybridMultilevel"/>
    <w:tmpl w:val="8AB276CC"/>
    <w:lvl w:ilvl="0" w:tplc="AC1AF75A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077B76"/>
    <w:multiLevelType w:val="hybridMultilevel"/>
    <w:tmpl w:val="3F7E3680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71976C9B"/>
    <w:multiLevelType w:val="hybridMultilevel"/>
    <w:tmpl w:val="B28C39DC"/>
    <w:lvl w:ilvl="0" w:tplc="0415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32"/>
  </w:num>
  <w:num w:numId="3">
    <w:abstractNumId w:val="14"/>
  </w:num>
  <w:num w:numId="4">
    <w:abstractNumId w:val="22"/>
  </w:num>
  <w:num w:numId="5">
    <w:abstractNumId w:val="22"/>
  </w:num>
  <w:num w:numId="6">
    <w:abstractNumId w:val="22"/>
  </w:num>
  <w:num w:numId="7">
    <w:abstractNumId w:val="22"/>
  </w:num>
  <w:num w:numId="8">
    <w:abstractNumId w:val="22"/>
  </w:num>
  <w:num w:numId="9">
    <w:abstractNumId w:val="22"/>
  </w:num>
  <w:num w:numId="10">
    <w:abstractNumId w:val="22"/>
  </w:num>
  <w:num w:numId="11">
    <w:abstractNumId w:val="22"/>
  </w:num>
  <w:num w:numId="12">
    <w:abstractNumId w:val="22"/>
  </w:num>
  <w:num w:numId="13">
    <w:abstractNumId w:val="1"/>
  </w:num>
  <w:num w:numId="14">
    <w:abstractNumId w:val="30"/>
  </w:num>
  <w:num w:numId="15">
    <w:abstractNumId w:val="5"/>
  </w:num>
  <w:num w:numId="16">
    <w:abstractNumId w:val="9"/>
  </w:num>
  <w:num w:numId="17">
    <w:abstractNumId w:val="26"/>
  </w:num>
  <w:num w:numId="18">
    <w:abstractNumId w:val="20"/>
  </w:num>
  <w:num w:numId="19">
    <w:abstractNumId w:val="29"/>
  </w:num>
  <w:num w:numId="20">
    <w:abstractNumId w:val="23"/>
  </w:num>
  <w:num w:numId="21">
    <w:abstractNumId w:val="4"/>
  </w:num>
  <w:num w:numId="22">
    <w:abstractNumId w:val="25"/>
  </w:num>
  <w:num w:numId="23">
    <w:abstractNumId w:val="17"/>
  </w:num>
  <w:num w:numId="24">
    <w:abstractNumId w:val="19"/>
  </w:num>
  <w:num w:numId="25">
    <w:abstractNumId w:val="16"/>
  </w:num>
  <w:num w:numId="26">
    <w:abstractNumId w:val="6"/>
  </w:num>
  <w:num w:numId="27">
    <w:abstractNumId w:val="13"/>
  </w:num>
  <w:num w:numId="28">
    <w:abstractNumId w:val="15"/>
  </w:num>
  <w:num w:numId="29">
    <w:abstractNumId w:val="27"/>
  </w:num>
  <w:num w:numId="30">
    <w:abstractNumId w:val="18"/>
  </w:num>
  <w:num w:numId="31">
    <w:abstractNumId w:val="12"/>
  </w:num>
  <w:num w:numId="32">
    <w:abstractNumId w:val="2"/>
  </w:num>
  <w:num w:numId="33">
    <w:abstractNumId w:val="7"/>
  </w:num>
  <w:num w:numId="34">
    <w:abstractNumId w:val="31"/>
  </w:num>
  <w:num w:numId="35">
    <w:abstractNumId w:val="0"/>
  </w:num>
  <w:num w:numId="36">
    <w:abstractNumId w:val="11"/>
  </w:num>
  <w:num w:numId="37">
    <w:abstractNumId w:val="3"/>
  </w:num>
  <w:num w:numId="38">
    <w:abstractNumId w:val="33"/>
  </w:num>
  <w:num w:numId="39">
    <w:abstractNumId w:val="10"/>
  </w:num>
  <w:num w:numId="40">
    <w:abstractNumId w:val="35"/>
  </w:num>
  <w:num w:numId="41">
    <w:abstractNumId w:val="28"/>
  </w:num>
  <w:num w:numId="42">
    <w:abstractNumId w:val="22"/>
  </w:num>
  <w:num w:numId="43">
    <w:abstractNumId w:val="22"/>
  </w:num>
  <w:num w:numId="44">
    <w:abstractNumId w:val="34"/>
  </w:num>
  <w:num w:numId="45">
    <w:abstractNumId w:val="8"/>
  </w:num>
  <w:num w:numId="46">
    <w:abstractNumId w:val="22"/>
  </w:num>
  <w:num w:numId="47">
    <w:abstractNumId w:val="22"/>
  </w:num>
  <w:num w:numId="48">
    <w:abstractNumId w:val="22"/>
  </w:num>
  <w:num w:numId="49">
    <w:abstractNumId w:val="24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isplayBackgroundShape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6"/>
  <w:autoHyphenation/>
  <w:hyphenationZone w:val="425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6385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120A"/>
    <w:rsid w:val="0000071C"/>
    <w:rsid w:val="00000A14"/>
    <w:rsid w:val="000033BF"/>
    <w:rsid w:val="00004A7F"/>
    <w:rsid w:val="00005A6C"/>
    <w:rsid w:val="000060B5"/>
    <w:rsid w:val="00007ADC"/>
    <w:rsid w:val="00016FFE"/>
    <w:rsid w:val="00020610"/>
    <w:rsid w:val="0002149B"/>
    <w:rsid w:val="00022286"/>
    <w:rsid w:val="00022590"/>
    <w:rsid w:val="00023467"/>
    <w:rsid w:val="000239A0"/>
    <w:rsid w:val="00023CC7"/>
    <w:rsid w:val="00030C65"/>
    <w:rsid w:val="0003108C"/>
    <w:rsid w:val="000324C2"/>
    <w:rsid w:val="000354C3"/>
    <w:rsid w:val="00036725"/>
    <w:rsid w:val="00036D02"/>
    <w:rsid w:val="0004460B"/>
    <w:rsid w:val="00045167"/>
    <w:rsid w:val="000451B5"/>
    <w:rsid w:val="00045E8F"/>
    <w:rsid w:val="0004679B"/>
    <w:rsid w:val="00050359"/>
    <w:rsid w:val="000506CC"/>
    <w:rsid w:val="00052222"/>
    <w:rsid w:val="00054209"/>
    <w:rsid w:val="00054AAD"/>
    <w:rsid w:val="00055FA9"/>
    <w:rsid w:val="00061D4A"/>
    <w:rsid w:val="00062552"/>
    <w:rsid w:val="0006262A"/>
    <w:rsid w:val="00062DF2"/>
    <w:rsid w:val="00065833"/>
    <w:rsid w:val="00066B0C"/>
    <w:rsid w:val="000673BF"/>
    <w:rsid w:val="00067B61"/>
    <w:rsid w:val="00070E9A"/>
    <w:rsid w:val="00071A2A"/>
    <w:rsid w:val="00073FA0"/>
    <w:rsid w:val="00074C4C"/>
    <w:rsid w:val="00074CF1"/>
    <w:rsid w:val="000757A1"/>
    <w:rsid w:val="00080073"/>
    <w:rsid w:val="000846E6"/>
    <w:rsid w:val="00084790"/>
    <w:rsid w:val="00086800"/>
    <w:rsid w:val="000879D0"/>
    <w:rsid w:val="00091BDF"/>
    <w:rsid w:val="000923E1"/>
    <w:rsid w:val="00093881"/>
    <w:rsid w:val="00097C52"/>
    <w:rsid w:val="000A1D26"/>
    <w:rsid w:val="000A2DF8"/>
    <w:rsid w:val="000A62F7"/>
    <w:rsid w:val="000A651A"/>
    <w:rsid w:val="000A7FB3"/>
    <w:rsid w:val="000A7FDA"/>
    <w:rsid w:val="000B06D7"/>
    <w:rsid w:val="000B1573"/>
    <w:rsid w:val="000B19C3"/>
    <w:rsid w:val="000B1C21"/>
    <w:rsid w:val="000B42AF"/>
    <w:rsid w:val="000B610D"/>
    <w:rsid w:val="000B75F5"/>
    <w:rsid w:val="000B7643"/>
    <w:rsid w:val="000C30F2"/>
    <w:rsid w:val="000C47B2"/>
    <w:rsid w:val="000D0F5B"/>
    <w:rsid w:val="000D36A7"/>
    <w:rsid w:val="000E3F9D"/>
    <w:rsid w:val="000E459C"/>
    <w:rsid w:val="000E5ABE"/>
    <w:rsid w:val="000F5052"/>
    <w:rsid w:val="000F60F7"/>
    <w:rsid w:val="000F62D8"/>
    <w:rsid w:val="000F7AB5"/>
    <w:rsid w:val="0010038F"/>
    <w:rsid w:val="00100F94"/>
    <w:rsid w:val="00103C66"/>
    <w:rsid w:val="00104802"/>
    <w:rsid w:val="00105148"/>
    <w:rsid w:val="00105533"/>
    <w:rsid w:val="00105C04"/>
    <w:rsid w:val="00110550"/>
    <w:rsid w:val="001109ED"/>
    <w:rsid w:val="00112B8C"/>
    <w:rsid w:val="001160FC"/>
    <w:rsid w:val="00116E57"/>
    <w:rsid w:val="00120DAE"/>
    <w:rsid w:val="0012151A"/>
    <w:rsid w:val="00124827"/>
    <w:rsid w:val="00126CEA"/>
    <w:rsid w:val="00130B6E"/>
    <w:rsid w:val="00130F6B"/>
    <w:rsid w:val="001322A6"/>
    <w:rsid w:val="00133BD0"/>
    <w:rsid w:val="00134FF1"/>
    <w:rsid w:val="00136534"/>
    <w:rsid w:val="00136BD8"/>
    <w:rsid w:val="00136D3A"/>
    <w:rsid w:val="0014599A"/>
    <w:rsid w:val="0014688E"/>
    <w:rsid w:val="00147971"/>
    <w:rsid w:val="001512C4"/>
    <w:rsid w:val="001528E0"/>
    <w:rsid w:val="00153FAA"/>
    <w:rsid w:val="0015537A"/>
    <w:rsid w:val="00155D7C"/>
    <w:rsid w:val="00160AA6"/>
    <w:rsid w:val="00161794"/>
    <w:rsid w:val="00163A59"/>
    <w:rsid w:val="00163AA3"/>
    <w:rsid w:val="00164D1A"/>
    <w:rsid w:val="001673DE"/>
    <w:rsid w:val="00171ADA"/>
    <w:rsid w:val="0017346A"/>
    <w:rsid w:val="0018074C"/>
    <w:rsid w:val="00182EF2"/>
    <w:rsid w:val="00183737"/>
    <w:rsid w:val="00190602"/>
    <w:rsid w:val="001929DC"/>
    <w:rsid w:val="00192E97"/>
    <w:rsid w:val="00197A1D"/>
    <w:rsid w:val="001A11BD"/>
    <w:rsid w:val="001A161E"/>
    <w:rsid w:val="001A4288"/>
    <w:rsid w:val="001A5C75"/>
    <w:rsid w:val="001A6FB0"/>
    <w:rsid w:val="001B099D"/>
    <w:rsid w:val="001B0E21"/>
    <w:rsid w:val="001B12FE"/>
    <w:rsid w:val="001B42FC"/>
    <w:rsid w:val="001B535F"/>
    <w:rsid w:val="001B55F0"/>
    <w:rsid w:val="001B5B6B"/>
    <w:rsid w:val="001B69B9"/>
    <w:rsid w:val="001C1DFB"/>
    <w:rsid w:val="001C1EEC"/>
    <w:rsid w:val="001C5C05"/>
    <w:rsid w:val="001C5D04"/>
    <w:rsid w:val="001C5EEE"/>
    <w:rsid w:val="001D092B"/>
    <w:rsid w:val="001D0AF0"/>
    <w:rsid w:val="001D3333"/>
    <w:rsid w:val="001D43B9"/>
    <w:rsid w:val="001D47D2"/>
    <w:rsid w:val="001D5BD0"/>
    <w:rsid w:val="001D6170"/>
    <w:rsid w:val="001E09BB"/>
    <w:rsid w:val="001E2EE7"/>
    <w:rsid w:val="001E378F"/>
    <w:rsid w:val="001E59C8"/>
    <w:rsid w:val="001F0971"/>
    <w:rsid w:val="001F2A08"/>
    <w:rsid w:val="001F3F52"/>
    <w:rsid w:val="001F7F0F"/>
    <w:rsid w:val="00200511"/>
    <w:rsid w:val="002024A2"/>
    <w:rsid w:val="00203A0A"/>
    <w:rsid w:val="00203AEA"/>
    <w:rsid w:val="002061E6"/>
    <w:rsid w:val="002062B4"/>
    <w:rsid w:val="00206E8F"/>
    <w:rsid w:val="002124C8"/>
    <w:rsid w:val="00221731"/>
    <w:rsid w:val="002251AC"/>
    <w:rsid w:val="002270EF"/>
    <w:rsid w:val="0023132A"/>
    <w:rsid w:val="00232C44"/>
    <w:rsid w:val="00232F89"/>
    <w:rsid w:val="00234CCB"/>
    <w:rsid w:val="00234DA1"/>
    <w:rsid w:val="00240E11"/>
    <w:rsid w:val="00243C15"/>
    <w:rsid w:val="00246456"/>
    <w:rsid w:val="00246A5A"/>
    <w:rsid w:val="002517C9"/>
    <w:rsid w:val="002519EB"/>
    <w:rsid w:val="002523A8"/>
    <w:rsid w:val="0025658C"/>
    <w:rsid w:val="002624EC"/>
    <w:rsid w:val="002633C0"/>
    <w:rsid w:val="00266966"/>
    <w:rsid w:val="002713EA"/>
    <w:rsid w:val="00271492"/>
    <w:rsid w:val="00271800"/>
    <w:rsid w:val="00273147"/>
    <w:rsid w:val="0027760B"/>
    <w:rsid w:val="00280D6E"/>
    <w:rsid w:val="00281E88"/>
    <w:rsid w:val="00282A85"/>
    <w:rsid w:val="00285F87"/>
    <w:rsid w:val="0029519F"/>
    <w:rsid w:val="002A0E0B"/>
    <w:rsid w:val="002A144E"/>
    <w:rsid w:val="002A1D23"/>
    <w:rsid w:val="002A2C1F"/>
    <w:rsid w:val="002A2E4D"/>
    <w:rsid w:val="002A3AB6"/>
    <w:rsid w:val="002A6291"/>
    <w:rsid w:val="002A721B"/>
    <w:rsid w:val="002B2D27"/>
    <w:rsid w:val="002B4FBB"/>
    <w:rsid w:val="002C35C4"/>
    <w:rsid w:val="002C3D7C"/>
    <w:rsid w:val="002C5AAE"/>
    <w:rsid w:val="002D117D"/>
    <w:rsid w:val="002D1B7A"/>
    <w:rsid w:val="002D1C53"/>
    <w:rsid w:val="002D3DC6"/>
    <w:rsid w:val="002D44EC"/>
    <w:rsid w:val="002D4B3A"/>
    <w:rsid w:val="002D7093"/>
    <w:rsid w:val="002D765F"/>
    <w:rsid w:val="002D7F57"/>
    <w:rsid w:val="002E2CE8"/>
    <w:rsid w:val="002E45EE"/>
    <w:rsid w:val="002E4FBA"/>
    <w:rsid w:val="002E5638"/>
    <w:rsid w:val="002E6C85"/>
    <w:rsid w:val="002E79F1"/>
    <w:rsid w:val="002F0753"/>
    <w:rsid w:val="002F2181"/>
    <w:rsid w:val="002F5880"/>
    <w:rsid w:val="002F6914"/>
    <w:rsid w:val="002F6D89"/>
    <w:rsid w:val="00301F33"/>
    <w:rsid w:val="00302E0E"/>
    <w:rsid w:val="00303432"/>
    <w:rsid w:val="003045F6"/>
    <w:rsid w:val="003051A1"/>
    <w:rsid w:val="003100E8"/>
    <w:rsid w:val="00310312"/>
    <w:rsid w:val="003125B4"/>
    <w:rsid w:val="0031339C"/>
    <w:rsid w:val="0031486E"/>
    <w:rsid w:val="00315388"/>
    <w:rsid w:val="0032120B"/>
    <w:rsid w:val="00322A9D"/>
    <w:rsid w:val="00324209"/>
    <w:rsid w:val="003254E8"/>
    <w:rsid w:val="00326CE4"/>
    <w:rsid w:val="00330FD6"/>
    <w:rsid w:val="00331111"/>
    <w:rsid w:val="00331347"/>
    <w:rsid w:val="00331823"/>
    <w:rsid w:val="0033494F"/>
    <w:rsid w:val="003349DD"/>
    <w:rsid w:val="00335FB7"/>
    <w:rsid w:val="003363A3"/>
    <w:rsid w:val="0033647E"/>
    <w:rsid w:val="003403E9"/>
    <w:rsid w:val="0034117C"/>
    <w:rsid w:val="003426AB"/>
    <w:rsid w:val="0034598E"/>
    <w:rsid w:val="0034726C"/>
    <w:rsid w:val="00352764"/>
    <w:rsid w:val="003600ED"/>
    <w:rsid w:val="00360415"/>
    <w:rsid w:val="00363A7F"/>
    <w:rsid w:val="003641DC"/>
    <w:rsid w:val="003645C8"/>
    <w:rsid w:val="00372C8D"/>
    <w:rsid w:val="00374F2C"/>
    <w:rsid w:val="00374F6A"/>
    <w:rsid w:val="00376E45"/>
    <w:rsid w:val="003775D9"/>
    <w:rsid w:val="00380807"/>
    <w:rsid w:val="003821B8"/>
    <w:rsid w:val="0038503E"/>
    <w:rsid w:val="003855A6"/>
    <w:rsid w:val="00385F7A"/>
    <w:rsid w:val="00390A7B"/>
    <w:rsid w:val="003928B0"/>
    <w:rsid w:val="003932AB"/>
    <w:rsid w:val="003A188B"/>
    <w:rsid w:val="003A243A"/>
    <w:rsid w:val="003A3D99"/>
    <w:rsid w:val="003A426A"/>
    <w:rsid w:val="003A5860"/>
    <w:rsid w:val="003A723A"/>
    <w:rsid w:val="003B02D2"/>
    <w:rsid w:val="003B11BB"/>
    <w:rsid w:val="003B12D2"/>
    <w:rsid w:val="003B1C8A"/>
    <w:rsid w:val="003B54EF"/>
    <w:rsid w:val="003B5654"/>
    <w:rsid w:val="003B79BB"/>
    <w:rsid w:val="003C190B"/>
    <w:rsid w:val="003C1B33"/>
    <w:rsid w:val="003C2286"/>
    <w:rsid w:val="003C258D"/>
    <w:rsid w:val="003C41B3"/>
    <w:rsid w:val="003C4565"/>
    <w:rsid w:val="003C6C1C"/>
    <w:rsid w:val="003D00A8"/>
    <w:rsid w:val="003D1583"/>
    <w:rsid w:val="003D2B35"/>
    <w:rsid w:val="003D62FE"/>
    <w:rsid w:val="003D74D1"/>
    <w:rsid w:val="003D7607"/>
    <w:rsid w:val="003D7939"/>
    <w:rsid w:val="003E0076"/>
    <w:rsid w:val="003E099A"/>
    <w:rsid w:val="003E40D4"/>
    <w:rsid w:val="003E41F3"/>
    <w:rsid w:val="003E4ED0"/>
    <w:rsid w:val="003E7899"/>
    <w:rsid w:val="003F2ADA"/>
    <w:rsid w:val="003F2B66"/>
    <w:rsid w:val="003F32B0"/>
    <w:rsid w:val="003F5D81"/>
    <w:rsid w:val="0040001A"/>
    <w:rsid w:val="00403989"/>
    <w:rsid w:val="00404CAD"/>
    <w:rsid w:val="004069F7"/>
    <w:rsid w:val="004076CD"/>
    <w:rsid w:val="0041125C"/>
    <w:rsid w:val="0041252A"/>
    <w:rsid w:val="004134DE"/>
    <w:rsid w:val="00413A46"/>
    <w:rsid w:val="0041696A"/>
    <w:rsid w:val="004211EA"/>
    <w:rsid w:val="00423156"/>
    <w:rsid w:val="00432FC6"/>
    <w:rsid w:val="00434E45"/>
    <w:rsid w:val="004377A8"/>
    <w:rsid w:val="00437F5C"/>
    <w:rsid w:val="004455A0"/>
    <w:rsid w:val="00447169"/>
    <w:rsid w:val="00447374"/>
    <w:rsid w:val="004527A3"/>
    <w:rsid w:val="00454DEE"/>
    <w:rsid w:val="00456902"/>
    <w:rsid w:val="00457D01"/>
    <w:rsid w:val="00461F70"/>
    <w:rsid w:val="00462E7B"/>
    <w:rsid w:val="0046469B"/>
    <w:rsid w:val="00464BB5"/>
    <w:rsid w:val="00465472"/>
    <w:rsid w:val="004715A6"/>
    <w:rsid w:val="00472806"/>
    <w:rsid w:val="004728D8"/>
    <w:rsid w:val="00473073"/>
    <w:rsid w:val="00474838"/>
    <w:rsid w:val="00474FAD"/>
    <w:rsid w:val="00476705"/>
    <w:rsid w:val="0047752F"/>
    <w:rsid w:val="0048033C"/>
    <w:rsid w:val="00481991"/>
    <w:rsid w:val="00484804"/>
    <w:rsid w:val="0048548F"/>
    <w:rsid w:val="00485499"/>
    <w:rsid w:val="00485D6F"/>
    <w:rsid w:val="00495647"/>
    <w:rsid w:val="004958AF"/>
    <w:rsid w:val="00496AA9"/>
    <w:rsid w:val="004A0E5C"/>
    <w:rsid w:val="004A436E"/>
    <w:rsid w:val="004A551C"/>
    <w:rsid w:val="004B42B1"/>
    <w:rsid w:val="004B5A5B"/>
    <w:rsid w:val="004B64AF"/>
    <w:rsid w:val="004B6AD1"/>
    <w:rsid w:val="004C201C"/>
    <w:rsid w:val="004C7B67"/>
    <w:rsid w:val="004D1ACE"/>
    <w:rsid w:val="004D2D64"/>
    <w:rsid w:val="004D38B8"/>
    <w:rsid w:val="004D5355"/>
    <w:rsid w:val="004D5979"/>
    <w:rsid w:val="004D61D9"/>
    <w:rsid w:val="004D7004"/>
    <w:rsid w:val="004E207D"/>
    <w:rsid w:val="004E386D"/>
    <w:rsid w:val="004E6A37"/>
    <w:rsid w:val="004E6A51"/>
    <w:rsid w:val="004E7D79"/>
    <w:rsid w:val="004F0CA4"/>
    <w:rsid w:val="004F2170"/>
    <w:rsid w:val="004F44E5"/>
    <w:rsid w:val="004F73B1"/>
    <w:rsid w:val="005002C1"/>
    <w:rsid w:val="0050751C"/>
    <w:rsid w:val="00510321"/>
    <w:rsid w:val="00510362"/>
    <w:rsid w:val="00510966"/>
    <w:rsid w:val="00512B17"/>
    <w:rsid w:val="00512BAA"/>
    <w:rsid w:val="00512EFF"/>
    <w:rsid w:val="00517831"/>
    <w:rsid w:val="0052036C"/>
    <w:rsid w:val="005221D6"/>
    <w:rsid w:val="005242CE"/>
    <w:rsid w:val="00524C78"/>
    <w:rsid w:val="005254A1"/>
    <w:rsid w:val="005261A0"/>
    <w:rsid w:val="00532D7B"/>
    <w:rsid w:val="00533AE9"/>
    <w:rsid w:val="00536E3B"/>
    <w:rsid w:val="00536FEE"/>
    <w:rsid w:val="00540858"/>
    <w:rsid w:val="00540B97"/>
    <w:rsid w:val="00540E09"/>
    <w:rsid w:val="005412F7"/>
    <w:rsid w:val="00542440"/>
    <w:rsid w:val="00543E85"/>
    <w:rsid w:val="00544D20"/>
    <w:rsid w:val="00544F6C"/>
    <w:rsid w:val="0054510A"/>
    <w:rsid w:val="005457F0"/>
    <w:rsid w:val="005462F3"/>
    <w:rsid w:val="005509A7"/>
    <w:rsid w:val="00550F41"/>
    <w:rsid w:val="0055134B"/>
    <w:rsid w:val="00552E99"/>
    <w:rsid w:val="00553B19"/>
    <w:rsid w:val="00554D7B"/>
    <w:rsid w:val="00555B1E"/>
    <w:rsid w:val="005624C5"/>
    <w:rsid w:val="0056426F"/>
    <w:rsid w:val="005647F0"/>
    <w:rsid w:val="00566B1C"/>
    <w:rsid w:val="00567589"/>
    <w:rsid w:val="00572401"/>
    <w:rsid w:val="00573308"/>
    <w:rsid w:val="00582427"/>
    <w:rsid w:val="00584341"/>
    <w:rsid w:val="0058702B"/>
    <w:rsid w:val="00587144"/>
    <w:rsid w:val="005871AC"/>
    <w:rsid w:val="00590338"/>
    <w:rsid w:val="005911B8"/>
    <w:rsid w:val="005A0CD7"/>
    <w:rsid w:val="005A1508"/>
    <w:rsid w:val="005A4F59"/>
    <w:rsid w:val="005A59BE"/>
    <w:rsid w:val="005A75DB"/>
    <w:rsid w:val="005B0762"/>
    <w:rsid w:val="005B3239"/>
    <w:rsid w:val="005B3BF8"/>
    <w:rsid w:val="005B7BFA"/>
    <w:rsid w:val="005C4CF9"/>
    <w:rsid w:val="005C53B2"/>
    <w:rsid w:val="005C61C5"/>
    <w:rsid w:val="005D008D"/>
    <w:rsid w:val="005D058B"/>
    <w:rsid w:val="005D1C1A"/>
    <w:rsid w:val="005D2783"/>
    <w:rsid w:val="005D3142"/>
    <w:rsid w:val="005D3BD8"/>
    <w:rsid w:val="005D4EDB"/>
    <w:rsid w:val="005D5CA3"/>
    <w:rsid w:val="005E064F"/>
    <w:rsid w:val="005E206C"/>
    <w:rsid w:val="005E2AA7"/>
    <w:rsid w:val="005F15E8"/>
    <w:rsid w:val="005F1AD3"/>
    <w:rsid w:val="005F6903"/>
    <w:rsid w:val="005F7AAC"/>
    <w:rsid w:val="00600627"/>
    <w:rsid w:val="006007DE"/>
    <w:rsid w:val="00602A6F"/>
    <w:rsid w:val="006043EF"/>
    <w:rsid w:val="00605207"/>
    <w:rsid w:val="0060676C"/>
    <w:rsid w:val="00607019"/>
    <w:rsid w:val="00610B9C"/>
    <w:rsid w:val="00610D54"/>
    <w:rsid w:val="00612579"/>
    <w:rsid w:val="00614522"/>
    <w:rsid w:val="00614851"/>
    <w:rsid w:val="00616B27"/>
    <w:rsid w:val="0061756B"/>
    <w:rsid w:val="00620BD1"/>
    <w:rsid w:val="0062198E"/>
    <w:rsid w:val="0062260C"/>
    <w:rsid w:val="00623EFE"/>
    <w:rsid w:val="00624B79"/>
    <w:rsid w:val="00630EF8"/>
    <w:rsid w:val="00632431"/>
    <w:rsid w:val="006346F3"/>
    <w:rsid w:val="00636128"/>
    <w:rsid w:val="00636877"/>
    <w:rsid w:val="00642186"/>
    <w:rsid w:val="0064233B"/>
    <w:rsid w:val="00644DC7"/>
    <w:rsid w:val="00645DA6"/>
    <w:rsid w:val="00650DED"/>
    <w:rsid w:val="0065129C"/>
    <w:rsid w:val="0065229C"/>
    <w:rsid w:val="00652521"/>
    <w:rsid w:val="00652558"/>
    <w:rsid w:val="00652C77"/>
    <w:rsid w:val="00653BF8"/>
    <w:rsid w:val="00654541"/>
    <w:rsid w:val="006563C6"/>
    <w:rsid w:val="0065710E"/>
    <w:rsid w:val="00657923"/>
    <w:rsid w:val="00660A5E"/>
    <w:rsid w:val="00660B51"/>
    <w:rsid w:val="00661AD9"/>
    <w:rsid w:val="006645FC"/>
    <w:rsid w:val="00664AA8"/>
    <w:rsid w:val="00665854"/>
    <w:rsid w:val="00666732"/>
    <w:rsid w:val="006675AA"/>
    <w:rsid w:val="00670E81"/>
    <w:rsid w:val="006710E8"/>
    <w:rsid w:val="00672EF8"/>
    <w:rsid w:val="0067604C"/>
    <w:rsid w:val="006807F4"/>
    <w:rsid w:val="006843AD"/>
    <w:rsid w:val="00684DD3"/>
    <w:rsid w:val="006850A0"/>
    <w:rsid w:val="00687119"/>
    <w:rsid w:val="006872F5"/>
    <w:rsid w:val="0069160F"/>
    <w:rsid w:val="00693F4F"/>
    <w:rsid w:val="00694EDA"/>
    <w:rsid w:val="006A6809"/>
    <w:rsid w:val="006A6FA0"/>
    <w:rsid w:val="006A7129"/>
    <w:rsid w:val="006A7A82"/>
    <w:rsid w:val="006B0F83"/>
    <w:rsid w:val="006B38B2"/>
    <w:rsid w:val="006B7C39"/>
    <w:rsid w:val="006C3880"/>
    <w:rsid w:val="006C7B71"/>
    <w:rsid w:val="006D4739"/>
    <w:rsid w:val="006D6FA7"/>
    <w:rsid w:val="006D7B07"/>
    <w:rsid w:val="006E0561"/>
    <w:rsid w:val="006E068E"/>
    <w:rsid w:val="006E282F"/>
    <w:rsid w:val="006E455D"/>
    <w:rsid w:val="006E4AB4"/>
    <w:rsid w:val="006E4AFB"/>
    <w:rsid w:val="006E543F"/>
    <w:rsid w:val="006E5FDC"/>
    <w:rsid w:val="006E61CD"/>
    <w:rsid w:val="006E62E6"/>
    <w:rsid w:val="006E7A2A"/>
    <w:rsid w:val="006F23DC"/>
    <w:rsid w:val="006F3CBB"/>
    <w:rsid w:val="006F73C2"/>
    <w:rsid w:val="00700031"/>
    <w:rsid w:val="00702708"/>
    <w:rsid w:val="00703F58"/>
    <w:rsid w:val="007044D7"/>
    <w:rsid w:val="00704A7A"/>
    <w:rsid w:val="00707A11"/>
    <w:rsid w:val="00712D99"/>
    <w:rsid w:val="00714A7F"/>
    <w:rsid w:val="00715EAA"/>
    <w:rsid w:val="007203EE"/>
    <w:rsid w:val="00720522"/>
    <w:rsid w:val="00721235"/>
    <w:rsid w:val="00727E23"/>
    <w:rsid w:val="007309F1"/>
    <w:rsid w:val="00732004"/>
    <w:rsid w:val="00732355"/>
    <w:rsid w:val="007323EB"/>
    <w:rsid w:val="00732F8E"/>
    <w:rsid w:val="0073355B"/>
    <w:rsid w:val="00733A0E"/>
    <w:rsid w:val="0073674B"/>
    <w:rsid w:val="00737042"/>
    <w:rsid w:val="00737BCA"/>
    <w:rsid w:val="00741EC2"/>
    <w:rsid w:val="00745148"/>
    <w:rsid w:val="0074610D"/>
    <w:rsid w:val="00747B5B"/>
    <w:rsid w:val="00747BB5"/>
    <w:rsid w:val="00750DD2"/>
    <w:rsid w:val="007535CC"/>
    <w:rsid w:val="00755FC3"/>
    <w:rsid w:val="007567AD"/>
    <w:rsid w:val="00760458"/>
    <w:rsid w:val="007610EE"/>
    <w:rsid w:val="00761381"/>
    <w:rsid w:val="007623A5"/>
    <w:rsid w:val="0076315A"/>
    <w:rsid w:val="00763E12"/>
    <w:rsid w:val="00765F65"/>
    <w:rsid w:val="00766729"/>
    <w:rsid w:val="0076755D"/>
    <w:rsid w:val="00770DDF"/>
    <w:rsid w:val="00772CBE"/>
    <w:rsid w:val="007752D9"/>
    <w:rsid w:val="00775582"/>
    <w:rsid w:val="007756B8"/>
    <w:rsid w:val="00780A8A"/>
    <w:rsid w:val="00780B00"/>
    <w:rsid w:val="00781697"/>
    <w:rsid w:val="00784420"/>
    <w:rsid w:val="00784791"/>
    <w:rsid w:val="00785DDE"/>
    <w:rsid w:val="007866D6"/>
    <w:rsid w:val="00786D16"/>
    <w:rsid w:val="0078741B"/>
    <w:rsid w:val="00790CBA"/>
    <w:rsid w:val="00791F8E"/>
    <w:rsid w:val="00795364"/>
    <w:rsid w:val="00797A33"/>
    <w:rsid w:val="007A133D"/>
    <w:rsid w:val="007A398B"/>
    <w:rsid w:val="007A7B5F"/>
    <w:rsid w:val="007A7D49"/>
    <w:rsid w:val="007B05D7"/>
    <w:rsid w:val="007B122C"/>
    <w:rsid w:val="007B1259"/>
    <w:rsid w:val="007B15B7"/>
    <w:rsid w:val="007B60E2"/>
    <w:rsid w:val="007C14D0"/>
    <w:rsid w:val="007C35DE"/>
    <w:rsid w:val="007C3702"/>
    <w:rsid w:val="007C3E1A"/>
    <w:rsid w:val="007C6D9A"/>
    <w:rsid w:val="007C6F4B"/>
    <w:rsid w:val="007D172F"/>
    <w:rsid w:val="007D3F17"/>
    <w:rsid w:val="007D63C5"/>
    <w:rsid w:val="007D6750"/>
    <w:rsid w:val="007E2A06"/>
    <w:rsid w:val="007E2D31"/>
    <w:rsid w:val="007E3507"/>
    <w:rsid w:val="007E37EA"/>
    <w:rsid w:val="007E4B71"/>
    <w:rsid w:val="007E6837"/>
    <w:rsid w:val="007F0DC2"/>
    <w:rsid w:val="007F13D8"/>
    <w:rsid w:val="007F2497"/>
    <w:rsid w:val="007F4D11"/>
    <w:rsid w:val="007F5A2C"/>
    <w:rsid w:val="007F66D7"/>
    <w:rsid w:val="007F7052"/>
    <w:rsid w:val="008003CC"/>
    <w:rsid w:val="00800EA7"/>
    <w:rsid w:val="008013FB"/>
    <w:rsid w:val="00805213"/>
    <w:rsid w:val="00805BE2"/>
    <w:rsid w:val="00807F95"/>
    <w:rsid w:val="00811169"/>
    <w:rsid w:val="00812B2B"/>
    <w:rsid w:val="00815347"/>
    <w:rsid w:val="008162A0"/>
    <w:rsid w:val="00817915"/>
    <w:rsid w:val="00821B0D"/>
    <w:rsid w:val="00823EEE"/>
    <w:rsid w:val="00826738"/>
    <w:rsid w:val="00826EF2"/>
    <w:rsid w:val="00827933"/>
    <w:rsid w:val="00827F71"/>
    <w:rsid w:val="00831365"/>
    <w:rsid w:val="00835AE0"/>
    <w:rsid w:val="008361BC"/>
    <w:rsid w:val="008376B5"/>
    <w:rsid w:val="008400A5"/>
    <w:rsid w:val="008426FD"/>
    <w:rsid w:val="00845033"/>
    <w:rsid w:val="00845B31"/>
    <w:rsid w:val="0084726B"/>
    <w:rsid w:val="008531FC"/>
    <w:rsid w:val="0085449D"/>
    <w:rsid w:val="008549A8"/>
    <w:rsid w:val="00855CB5"/>
    <w:rsid w:val="00857A2E"/>
    <w:rsid w:val="008637F8"/>
    <w:rsid w:val="00865F50"/>
    <w:rsid w:val="00866583"/>
    <w:rsid w:val="008668F7"/>
    <w:rsid w:val="00867025"/>
    <w:rsid w:val="00867410"/>
    <w:rsid w:val="00871975"/>
    <w:rsid w:val="00872362"/>
    <w:rsid w:val="00873268"/>
    <w:rsid w:val="008732E4"/>
    <w:rsid w:val="0087338A"/>
    <w:rsid w:val="008753F2"/>
    <w:rsid w:val="00880018"/>
    <w:rsid w:val="008803C9"/>
    <w:rsid w:val="008809A3"/>
    <w:rsid w:val="008814FD"/>
    <w:rsid w:val="00881965"/>
    <w:rsid w:val="00884898"/>
    <w:rsid w:val="00884EAC"/>
    <w:rsid w:val="00884FD0"/>
    <w:rsid w:val="0088565A"/>
    <w:rsid w:val="00885FFD"/>
    <w:rsid w:val="00887F9E"/>
    <w:rsid w:val="00894756"/>
    <w:rsid w:val="008957FF"/>
    <w:rsid w:val="008A02B4"/>
    <w:rsid w:val="008A2443"/>
    <w:rsid w:val="008A7A6C"/>
    <w:rsid w:val="008B2E90"/>
    <w:rsid w:val="008B30C0"/>
    <w:rsid w:val="008B3219"/>
    <w:rsid w:val="008B33CC"/>
    <w:rsid w:val="008B37DB"/>
    <w:rsid w:val="008C396E"/>
    <w:rsid w:val="008C597E"/>
    <w:rsid w:val="008C60BC"/>
    <w:rsid w:val="008C64E4"/>
    <w:rsid w:val="008C69E4"/>
    <w:rsid w:val="008C6C44"/>
    <w:rsid w:val="008C7CBA"/>
    <w:rsid w:val="008D1971"/>
    <w:rsid w:val="008D5EF9"/>
    <w:rsid w:val="008E1022"/>
    <w:rsid w:val="008E1F93"/>
    <w:rsid w:val="008E24EF"/>
    <w:rsid w:val="008E2ADA"/>
    <w:rsid w:val="008E59FF"/>
    <w:rsid w:val="008E7F17"/>
    <w:rsid w:val="008F1664"/>
    <w:rsid w:val="008F25E7"/>
    <w:rsid w:val="008F32F1"/>
    <w:rsid w:val="008F698C"/>
    <w:rsid w:val="008F7A34"/>
    <w:rsid w:val="009023B9"/>
    <w:rsid w:val="00902E54"/>
    <w:rsid w:val="00902F1B"/>
    <w:rsid w:val="00904F2E"/>
    <w:rsid w:val="00910EF8"/>
    <w:rsid w:val="009124BA"/>
    <w:rsid w:val="0091327A"/>
    <w:rsid w:val="00914BB7"/>
    <w:rsid w:val="00917679"/>
    <w:rsid w:val="00917711"/>
    <w:rsid w:val="009202B3"/>
    <w:rsid w:val="00920A75"/>
    <w:rsid w:val="00924310"/>
    <w:rsid w:val="00930125"/>
    <w:rsid w:val="00930182"/>
    <w:rsid w:val="00931014"/>
    <w:rsid w:val="00931352"/>
    <w:rsid w:val="00931953"/>
    <w:rsid w:val="00931D6C"/>
    <w:rsid w:val="0093278E"/>
    <w:rsid w:val="009330A2"/>
    <w:rsid w:val="00936FBA"/>
    <w:rsid w:val="00937EAC"/>
    <w:rsid w:val="009418F2"/>
    <w:rsid w:val="00944A66"/>
    <w:rsid w:val="00953B7A"/>
    <w:rsid w:val="00954A6D"/>
    <w:rsid w:val="00954B89"/>
    <w:rsid w:val="00955338"/>
    <w:rsid w:val="0096599F"/>
    <w:rsid w:val="00966AF2"/>
    <w:rsid w:val="00970CB1"/>
    <w:rsid w:val="00971056"/>
    <w:rsid w:val="00971D00"/>
    <w:rsid w:val="009744CF"/>
    <w:rsid w:val="00986358"/>
    <w:rsid w:val="009870F5"/>
    <w:rsid w:val="00990C9B"/>
    <w:rsid w:val="0099272B"/>
    <w:rsid w:val="00993196"/>
    <w:rsid w:val="00994F3D"/>
    <w:rsid w:val="00995AF1"/>
    <w:rsid w:val="00996EF3"/>
    <w:rsid w:val="009A0C43"/>
    <w:rsid w:val="009A0EE0"/>
    <w:rsid w:val="009A16CE"/>
    <w:rsid w:val="009A214C"/>
    <w:rsid w:val="009A3311"/>
    <w:rsid w:val="009A51EE"/>
    <w:rsid w:val="009A7683"/>
    <w:rsid w:val="009B2B65"/>
    <w:rsid w:val="009B474D"/>
    <w:rsid w:val="009C5912"/>
    <w:rsid w:val="009C5942"/>
    <w:rsid w:val="009C785E"/>
    <w:rsid w:val="009D0B80"/>
    <w:rsid w:val="009D17E2"/>
    <w:rsid w:val="009D1A9F"/>
    <w:rsid w:val="009D2E0E"/>
    <w:rsid w:val="009D3E0B"/>
    <w:rsid w:val="009D4713"/>
    <w:rsid w:val="009D5067"/>
    <w:rsid w:val="009E0918"/>
    <w:rsid w:val="009E11C6"/>
    <w:rsid w:val="009E1867"/>
    <w:rsid w:val="009E3371"/>
    <w:rsid w:val="009F003D"/>
    <w:rsid w:val="009F1F37"/>
    <w:rsid w:val="009F264A"/>
    <w:rsid w:val="009F27B2"/>
    <w:rsid w:val="009F3F98"/>
    <w:rsid w:val="009F5D36"/>
    <w:rsid w:val="009F65A9"/>
    <w:rsid w:val="009F76E4"/>
    <w:rsid w:val="009F7C33"/>
    <w:rsid w:val="00A01361"/>
    <w:rsid w:val="00A05664"/>
    <w:rsid w:val="00A1185C"/>
    <w:rsid w:val="00A127A4"/>
    <w:rsid w:val="00A13DEC"/>
    <w:rsid w:val="00A144D6"/>
    <w:rsid w:val="00A1526C"/>
    <w:rsid w:val="00A15F2A"/>
    <w:rsid w:val="00A2037B"/>
    <w:rsid w:val="00A21C31"/>
    <w:rsid w:val="00A24A60"/>
    <w:rsid w:val="00A26B74"/>
    <w:rsid w:val="00A27EFC"/>
    <w:rsid w:val="00A3378B"/>
    <w:rsid w:val="00A363F1"/>
    <w:rsid w:val="00A36976"/>
    <w:rsid w:val="00A37621"/>
    <w:rsid w:val="00A41F05"/>
    <w:rsid w:val="00A42C23"/>
    <w:rsid w:val="00A43AA8"/>
    <w:rsid w:val="00A43EC1"/>
    <w:rsid w:val="00A473B2"/>
    <w:rsid w:val="00A478F6"/>
    <w:rsid w:val="00A507B5"/>
    <w:rsid w:val="00A51F8D"/>
    <w:rsid w:val="00A53EFF"/>
    <w:rsid w:val="00A55AFE"/>
    <w:rsid w:val="00A55C61"/>
    <w:rsid w:val="00A56357"/>
    <w:rsid w:val="00A5668C"/>
    <w:rsid w:val="00A63261"/>
    <w:rsid w:val="00A63B3C"/>
    <w:rsid w:val="00A658C7"/>
    <w:rsid w:val="00A659A2"/>
    <w:rsid w:val="00A661C0"/>
    <w:rsid w:val="00A76A8D"/>
    <w:rsid w:val="00A773E4"/>
    <w:rsid w:val="00A8129A"/>
    <w:rsid w:val="00A84326"/>
    <w:rsid w:val="00A848BA"/>
    <w:rsid w:val="00A853D8"/>
    <w:rsid w:val="00A86DA0"/>
    <w:rsid w:val="00A87CAC"/>
    <w:rsid w:val="00A91E23"/>
    <w:rsid w:val="00A96F4D"/>
    <w:rsid w:val="00A96F83"/>
    <w:rsid w:val="00A97DCE"/>
    <w:rsid w:val="00AA0922"/>
    <w:rsid w:val="00AA21B0"/>
    <w:rsid w:val="00AA28D2"/>
    <w:rsid w:val="00AA5387"/>
    <w:rsid w:val="00AA53DA"/>
    <w:rsid w:val="00AA6B76"/>
    <w:rsid w:val="00AA6E6E"/>
    <w:rsid w:val="00AA700C"/>
    <w:rsid w:val="00AB0A73"/>
    <w:rsid w:val="00AB24BC"/>
    <w:rsid w:val="00AB437D"/>
    <w:rsid w:val="00AB440F"/>
    <w:rsid w:val="00AB4F4C"/>
    <w:rsid w:val="00AB5692"/>
    <w:rsid w:val="00AB6740"/>
    <w:rsid w:val="00AB7D26"/>
    <w:rsid w:val="00AC08D1"/>
    <w:rsid w:val="00AC134F"/>
    <w:rsid w:val="00AC28AB"/>
    <w:rsid w:val="00AC30EE"/>
    <w:rsid w:val="00AC3316"/>
    <w:rsid w:val="00AC357A"/>
    <w:rsid w:val="00AC5497"/>
    <w:rsid w:val="00AC77E6"/>
    <w:rsid w:val="00AC7BF6"/>
    <w:rsid w:val="00AD264E"/>
    <w:rsid w:val="00AD26E4"/>
    <w:rsid w:val="00AD2FE0"/>
    <w:rsid w:val="00AD419D"/>
    <w:rsid w:val="00AD6376"/>
    <w:rsid w:val="00AD6786"/>
    <w:rsid w:val="00AD6890"/>
    <w:rsid w:val="00AE4520"/>
    <w:rsid w:val="00AE6FD8"/>
    <w:rsid w:val="00AF069F"/>
    <w:rsid w:val="00AF0922"/>
    <w:rsid w:val="00AF13DB"/>
    <w:rsid w:val="00AF6FFF"/>
    <w:rsid w:val="00B02071"/>
    <w:rsid w:val="00B0484A"/>
    <w:rsid w:val="00B0659E"/>
    <w:rsid w:val="00B07BAA"/>
    <w:rsid w:val="00B12C49"/>
    <w:rsid w:val="00B12D52"/>
    <w:rsid w:val="00B139AA"/>
    <w:rsid w:val="00B13CFE"/>
    <w:rsid w:val="00B141A1"/>
    <w:rsid w:val="00B214FF"/>
    <w:rsid w:val="00B230B1"/>
    <w:rsid w:val="00B30E81"/>
    <w:rsid w:val="00B34636"/>
    <w:rsid w:val="00B40CB0"/>
    <w:rsid w:val="00B419ED"/>
    <w:rsid w:val="00B4305E"/>
    <w:rsid w:val="00B43AA9"/>
    <w:rsid w:val="00B458DB"/>
    <w:rsid w:val="00B45C8C"/>
    <w:rsid w:val="00B46579"/>
    <w:rsid w:val="00B50B45"/>
    <w:rsid w:val="00B51E0C"/>
    <w:rsid w:val="00B520BC"/>
    <w:rsid w:val="00B54EE1"/>
    <w:rsid w:val="00B56628"/>
    <w:rsid w:val="00B56D65"/>
    <w:rsid w:val="00B604CA"/>
    <w:rsid w:val="00B62AF7"/>
    <w:rsid w:val="00B658AB"/>
    <w:rsid w:val="00B67854"/>
    <w:rsid w:val="00B67FAA"/>
    <w:rsid w:val="00B71F46"/>
    <w:rsid w:val="00B74AC3"/>
    <w:rsid w:val="00B77144"/>
    <w:rsid w:val="00B77E44"/>
    <w:rsid w:val="00B80470"/>
    <w:rsid w:val="00B80593"/>
    <w:rsid w:val="00B80929"/>
    <w:rsid w:val="00B817FB"/>
    <w:rsid w:val="00B81A1A"/>
    <w:rsid w:val="00B82811"/>
    <w:rsid w:val="00B855AA"/>
    <w:rsid w:val="00B870D5"/>
    <w:rsid w:val="00B8719A"/>
    <w:rsid w:val="00B919D7"/>
    <w:rsid w:val="00B91B5E"/>
    <w:rsid w:val="00BA1634"/>
    <w:rsid w:val="00BA1768"/>
    <w:rsid w:val="00BA424B"/>
    <w:rsid w:val="00BA692F"/>
    <w:rsid w:val="00BA6A51"/>
    <w:rsid w:val="00BA7227"/>
    <w:rsid w:val="00BA7E44"/>
    <w:rsid w:val="00BB35D0"/>
    <w:rsid w:val="00BB55FA"/>
    <w:rsid w:val="00BB76BE"/>
    <w:rsid w:val="00BC1DFA"/>
    <w:rsid w:val="00BC3256"/>
    <w:rsid w:val="00BC333B"/>
    <w:rsid w:val="00BC39CD"/>
    <w:rsid w:val="00BC6025"/>
    <w:rsid w:val="00BD1DB7"/>
    <w:rsid w:val="00BD4CAB"/>
    <w:rsid w:val="00BD6F66"/>
    <w:rsid w:val="00BE0092"/>
    <w:rsid w:val="00BE02E9"/>
    <w:rsid w:val="00BE78F4"/>
    <w:rsid w:val="00BF5E87"/>
    <w:rsid w:val="00C00F7D"/>
    <w:rsid w:val="00C0120A"/>
    <w:rsid w:val="00C01B0A"/>
    <w:rsid w:val="00C02459"/>
    <w:rsid w:val="00C1479E"/>
    <w:rsid w:val="00C14DEB"/>
    <w:rsid w:val="00C16184"/>
    <w:rsid w:val="00C16B6C"/>
    <w:rsid w:val="00C16D6A"/>
    <w:rsid w:val="00C226C4"/>
    <w:rsid w:val="00C23436"/>
    <w:rsid w:val="00C256B7"/>
    <w:rsid w:val="00C315B7"/>
    <w:rsid w:val="00C336AD"/>
    <w:rsid w:val="00C34068"/>
    <w:rsid w:val="00C35ECC"/>
    <w:rsid w:val="00C361DC"/>
    <w:rsid w:val="00C36D13"/>
    <w:rsid w:val="00C40065"/>
    <w:rsid w:val="00C40FDE"/>
    <w:rsid w:val="00C45629"/>
    <w:rsid w:val="00C467C1"/>
    <w:rsid w:val="00C46FCF"/>
    <w:rsid w:val="00C471ED"/>
    <w:rsid w:val="00C511A8"/>
    <w:rsid w:val="00C5233C"/>
    <w:rsid w:val="00C60348"/>
    <w:rsid w:val="00C603AD"/>
    <w:rsid w:val="00C612B4"/>
    <w:rsid w:val="00C6373C"/>
    <w:rsid w:val="00C657AC"/>
    <w:rsid w:val="00C66C7E"/>
    <w:rsid w:val="00C717A4"/>
    <w:rsid w:val="00C71F8F"/>
    <w:rsid w:val="00C72210"/>
    <w:rsid w:val="00C7443F"/>
    <w:rsid w:val="00C75C9B"/>
    <w:rsid w:val="00C83C0D"/>
    <w:rsid w:val="00C848CA"/>
    <w:rsid w:val="00C86073"/>
    <w:rsid w:val="00C87A40"/>
    <w:rsid w:val="00C9027A"/>
    <w:rsid w:val="00C90815"/>
    <w:rsid w:val="00C9305F"/>
    <w:rsid w:val="00CA0425"/>
    <w:rsid w:val="00CA0D4A"/>
    <w:rsid w:val="00CA16C3"/>
    <w:rsid w:val="00CA29FF"/>
    <w:rsid w:val="00CA337C"/>
    <w:rsid w:val="00CA35CD"/>
    <w:rsid w:val="00CA6FAD"/>
    <w:rsid w:val="00CA7395"/>
    <w:rsid w:val="00CB01A1"/>
    <w:rsid w:val="00CB03F5"/>
    <w:rsid w:val="00CB2A32"/>
    <w:rsid w:val="00CB312C"/>
    <w:rsid w:val="00CB3C85"/>
    <w:rsid w:val="00CB49CB"/>
    <w:rsid w:val="00CB6DE7"/>
    <w:rsid w:val="00CC1363"/>
    <w:rsid w:val="00CC25BA"/>
    <w:rsid w:val="00CC2F11"/>
    <w:rsid w:val="00CC2FF4"/>
    <w:rsid w:val="00CC4A38"/>
    <w:rsid w:val="00CC72DA"/>
    <w:rsid w:val="00CC784A"/>
    <w:rsid w:val="00CC7E60"/>
    <w:rsid w:val="00CD1027"/>
    <w:rsid w:val="00CD2378"/>
    <w:rsid w:val="00CD45F7"/>
    <w:rsid w:val="00CD5A61"/>
    <w:rsid w:val="00CD6CF9"/>
    <w:rsid w:val="00CD76A5"/>
    <w:rsid w:val="00CE0E0F"/>
    <w:rsid w:val="00CE36FB"/>
    <w:rsid w:val="00CE38EB"/>
    <w:rsid w:val="00CE4004"/>
    <w:rsid w:val="00CE759C"/>
    <w:rsid w:val="00CE79F6"/>
    <w:rsid w:val="00CF0B18"/>
    <w:rsid w:val="00CF2C2C"/>
    <w:rsid w:val="00CF4D1E"/>
    <w:rsid w:val="00CF6999"/>
    <w:rsid w:val="00CF70BE"/>
    <w:rsid w:val="00CF7E28"/>
    <w:rsid w:val="00D00388"/>
    <w:rsid w:val="00D023E4"/>
    <w:rsid w:val="00D02B49"/>
    <w:rsid w:val="00D1591A"/>
    <w:rsid w:val="00D15BBA"/>
    <w:rsid w:val="00D2092D"/>
    <w:rsid w:val="00D21358"/>
    <w:rsid w:val="00D247AF"/>
    <w:rsid w:val="00D2608A"/>
    <w:rsid w:val="00D261A0"/>
    <w:rsid w:val="00D2629F"/>
    <w:rsid w:val="00D31506"/>
    <w:rsid w:val="00D32105"/>
    <w:rsid w:val="00D4042D"/>
    <w:rsid w:val="00D40F35"/>
    <w:rsid w:val="00D40FB7"/>
    <w:rsid w:val="00D43560"/>
    <w:rsid w:val="00D46487"/>
    <w:rsid w:val="00D54E22"/>
    <w:rsid w:val="00D57D0D"/>
    <w:rsid w:val="00D6036D"/>
    <w:rsid w:val="00D604C4"/>
    <w:rsid w:val="00D60566"/>
    <w:rsid w:val="00D611FF"/>
    <w:rsid w:val="00D62211"/>
    <w:rsid w:val="00D63495"/>
    <w:rsid w:val="00D64A54"/>
    <w:rsid w:val="00D729D3"/>
    <w:rsid w:val="00D734F2"/>
    <w:rsid w:val="00D73A8E"/>
    <w:rsid w:val="00D751FD"/>
    <w:rsid w:val="00D8285B"/>
    <w:rsid w:val="00D847CC"/>
    <w:rsid w:val="00D87C20"/>
    <w:rsid w:val="00D90B1D"/>
    <w:rsid w:val="00D931DE"/>
    <w:rsid w:val="00D93909"/>
    <w:rsid w:val="00D9655C"/>
    <w:rsid w:val="00D9789A"/>
    <w:rsid w:val="00DB2306"/>
    <w:rsid w:val="00DB2BF8"/>
    <w:rsid w:val="00DB457F"/>
    <w:rsid w:val="00DB64D2"/>
    <w:rsid w:val="00DB6B85"/>
    <w:rsid w:val="00DB6E9D"/>
    <w:rsid w:val="00DB7844"/>
    <w:rsid w:val="00DC2405"/>
    <w:rsid w:val="00DC539D"/>
    <w:rsid w:val="00DC6DBE"/>
    <w:rsid w:val="00DC7AD9"/>
    <w:rsid w:val="00DD046B"/>
    <w:rsid w:val="00DD1A67"/>
    <w:rsid w:val="00DD414D"/>
    <w:rsid w:val="00DD6EDF"/>
    <w:rsid w:val="00DD7B27"/>
    <w:rsid w:val="00DD7D0A"/>
    <w:rsid w:val="00DE0F40"/>
    <w:rsid w:val="00DE5462"/>
    <w:rsid w:val="00DE7C05"/>
    <w:rsid w:val="00DF1DE1"/>
    <w:rsid w:val="00DF34CF"/>
    <w:rsid w:val="00DF3689"/>
    <w:rsid w:val="00DF4C24"/>
    <w:rsid w:val="00DF5A89"/>
    <w:rsid w:val="00DF6B27"/>
    <w:rsid w:val="00DF757B"/>
    <w:rsid w:val="00DF7A18"/>
    <w:rsid w:val="00E038CE"/>
    <w:rsid w:val="00E04293"/>
    <w:rsid w:val="00E06F27"/>
    <w:rsid w:val="00E10BCE"/>
    <w:rsid w:val="00E11F24"/>
    <w:rsid w:val="00E1218A"/>
    <w:rsid w:val="00E12F9E"/>
    <w:rsid w:val="00E138A6"/>
    <w:rsid w:val="00E15B55"/>
    <w:rsid w:val="00E176C1"/>
    <w:rsid w:val="00E1787D"/>
    <w:rsid w:val="00E212BA"/>
    <w:rsid w:val="00E26384"/>
    <w:rsid w:val="00E30634"/>
    <w:rsid w:val="00E320A8"/>
    <w:rsid w:val="00E324C0"/>
    <w:rsid w:val="00E4494F"/>
    <w:rsid w:val="00E45322"/>
    <w:rsid w:val="00E45E2B"/>
    <w:rsid w:val="00E47304"/>
    <w:rsid w:val="00E5077B"/>
    <w:rsid w:val="00E51D26"/>
    <w:rsid w:val="00E52B77"/>
    <w:rsid w:val="00E53729"/>
    <w:rsid w:val="00E54984"/>
    <w:rsid w:val="00E5619A"/>
    <w:rsid w:val="00E5692E"/>
    <w:rsid w:val="00E579BF"/>
    <w:rsid w:val="00E60109"/>
    <w:rsid w:val="00E6091E"/>
    <w:rsid w:val="00E611BC"/>
    <w:rsid w:val="00E61758"/>
    <w:rsid w:val="00E62C3C"/>
    <w:rsid w:val="00E66736"/>
    <w:rsid w:val="00E76F12"/>
    <w:rsid w:val="00E76F42"/>
    <w:rsid w:val="00E82210"/>
    <w:rsid w:val="00E869C9"/>
    <w:rsid w:val="00E9062B"/>
    <w:rsid w:val="00E95176"/>
    <w:rsid w:val="00EA0A2D"/>
    <w:rsid w:val="00EA410C"/>
    <w:rsid w:val="00EA4F0E"/>
    <w:rsid w:val="00EA5EC4"/>
    <w:rsid w:val="00EA71DA"/>
    <w:rsid w:val="00EB1743"/>
    <w:rsid w:val="00EB1F96"/>
    <w:rsid w:val="00EB38D9"/>
    <w:rsid w:val="00EB73AE"/>
    <w:rsid w:val="00EC218D"/>
    <w:rsid w:val="00EC4EFD"/>
    <w:rsid w:val="00EC7759"/>
    <w:rsid w:val="00ED0E09"/>
    <w:rsid w:val="00ED26A7"/>
    <w:rsid w:val="00ED3EC7"/>
    <w:rsid w:val="00ED6015"/>
    <w:rsid w:val="00ED645F"/>
    <w:rsid w:val="00EE1702"/>
    <w:rsid w:val="00EE2B08"/>
    <w:rsid w:val="00EE6E06"/>
    <w:rsid w:val="00EE7AE7"/>
    <w:rsid w:val="00EE7D5F"/>
    <w:rsid w:val="00EF26CE"/>
    <w:rsid w:val="00EF34FC"/>
    <w:rsid w:val="00EF4303"/>
    <w:rsid w:val="00EF560E"/>
    <w:rsid w:val="00EF5C90"/>
    <w:rsid w:val="00F04BF4"/>
    <w:rsid w:val="00F07434"/>
    <w:rsid w:val="00F114AB"/>
    <w:rsid w:val="00F11FCC"/>
    <w:rsid w:val="00F1533A"/>
    <w:rsid w:val="00F17C5A"/>
    <w:rsid w:val="00F2172A"/>
    <w:rsid w:val="00F246E2"/>
    <w:rsid w:val="00F24D78"/>
    <w:rsid w:val="00F30E44"/>
    <w:rsid w:val="00F32AB6"/>
    <w:rsid w:val="00F35A7F"/>
    <w:rsid w:val="00F363DE"/>
    <w:rsid w:val="00F36412"/>
    <w:rsid w:val="00F5121E"/>
    <w:rsid w:val="00F515D0"/>
    <w:rsid w:val="00F52F30"/>
    <w:rsid w:val="00F53F7C"/>
    <w:rsid w:val="00F5702F"/>
    <w:rsid w:val="00F616F2"/>
    <w:rsid w:val="00F635C2"/>
    <w:rsid w:val="00F64E63"/>
    <w:rsid w:val="00F651F8"/>
    <w:rsid w:val="00F70090"/>
    <w:rsid w:val="00F70C03"/>
    <w:rsid w:val="00F732D3"/>
    <w:rsid w:val="00F77BF1"/>
    <w:rsid w:val="00F8191D"/>
    <w:rsid w:val="00F81A8E"/>
    <w:rsid w:val="00F820C6"/>
    <w:rsid w:val="00F82C70"/>
    <w:rsid w:val="00F83E2A"/>
    <w:rsid w:val="00F84565"/>
    <w:rsid w:val="00F8487D"/>
    <w:rsid w:val="00F8497C"/>
    <w:rsid w:val="00F84E80"/>
    <w:rsid w:val="00F87B6D"/>
    <w:rsid w:val="00F9288B"/>
    <w:rsid w:val="00F95D0A"/>
    <w:rsid w:val="00F968C0"/>
    <w:rsid w:val="00FA0E1C"/>
    <w:rsid w:val="00FA4808"/>
    <w:rsid w:val="00FA56E6"/>
    <w:rsid w:val="00FA5C19"/>
    <w:rsid w:val="00FA6130"/>
    <w:rsid w:val="00FA66E7"/>
    <w:rsid w:val="00FA7185"/>
    <w:rsid w:val="00FB21D0"/>
    <w:rsid w:val="00FB70DC"/>
    <w:rsid w:val="00FC432C"/>
    <w:rsid w:val="00FC4B4D"/>
    <w:rsid w:val="00FC4F47"/>
    <w:rsid w:val="00FC5654"/>
    <w:rsid w:val="00FD4FE6"/>
    <w:rsid w:val="00FD51B7"/>
    <w:rsid w:val="00FD606C"/>
    <w:rsid w:val="00FE0717"/>
    <w:rsid w:val="00FE246D"/>
    <w:rsid w:val="00FE2DB5"/>
    <w:rsid w:val="00FE6243"/>
    <w:rsid w:val="00FF0971"/>
    <w:rsid w:val="00FF3CB7"/>
    <w:rsid w:val="00FF4146"/>
    <w:rsid w:val="00FF4241"/>
    <w:rsid w:val="00FF7F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5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  <w14:docId w14:val="301F3359"/>
  <w15:chartTrackingRefBased/>
  <w15:docId w15:val="{EE56679A-34CA-4B6F-8A7A-A1214DEED0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table of figures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HTML Preformatted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rFonts w:ascii="Arial" w:hAnsi="Arial"/>
      <w:lang w:eastAsia="pl-PL"/>
    </w:rPr>
  </w:style>
  <w:style w:type="paragraph" w:styleId="Nagwek1">
    <w:name w:val="heading 1"/>
    <w:aliases w:val="Rozdział poziom 1,1,11,12,13,14,15,111,121,131,16,112,122,132,17,113,123,133,18,114,124,134,141,151,1111,1211,1311,161,1121,1221,1321,171,1131,1231,1331,19,115,125,135,142,152,1112,1212,1312,162,1122,1222,1322,172,1132,1232,1332,H1,heading 1"/>
    <w:basedOn w:val="Normalny"/>
    <w:next w:val="Nagwek2"/>
    <w:qFormat/>
    <w:rsid w:val="00996EF3"/>
    <w:pPr>
      <w:keepNext/>
      <w:pageBreakBefore/>
      <w:numPr>
        <w:numId w:val="4"/>
      </w:numPr>
      <w:tabs>
        <w:tab w:val="left" w:pos="567"/>
      </w:tabs>
      <w:suppressAutoHyphens/>
      <w:spacing w:before="360" w:after="240"/>
      <w:outlineLvl w:val="0"/>
    </w:pPr>
    <w:rPr>
      <w:b/>
      <w:kern w:val="28"/>
      <w:sz w:val="36"/>
      <w:szCs w:val="36"/>
    </w:rPr>
  </w:style>
  <w:style w:type="paragraph" w:styleId="Nagwek2">
    <w:name w:val="heading 2"/>
    <w:aliases w:val="Podrozdział nagłówek 2,2,21,22,23,24,25,211,221,231,26,212,222,232,27,213,223,233,28,214,224,234,241,251,2111,2211,2311,261,2121,2221,2321,271,2131,2231,2331,heading 2,29,215,225,235,242,252,2112,2212,2312,262,2122,2222,2322,272,2132,2232,281"/>
    <w:basedOn w:val="Normalny"/>
    <w:next w:val="Tekstpodstawowy"/>
    <w:qFormat/>
    <w:rsid w:val="00996EF3"/>
    <w:pPr>
      <w:keepNext/>
      <w:numPr>
        <w:ilvl w:val="1"/>
        <w:numId w:val="5"/>
      </w:numPr>
      <w:suppressAutoHyphens/>
      <w:spacing w:before="300" w:after="200"/>
      <w:outlineLvl w:val="1"/>
    </w:pPr>
    <w:rPr>
      <w:b/>
      <w:sz w:val="28"/>
      <w:szCs w:val="28"/>
    </w:rPr>
  </w:style>
  <w:style w:type="paragraph" w:styleId="Nagwek3">
    <w:name w:val="heading 3"/>
    <w:aliases w:val="Podrozdział 3,3,31,32,33,34,35,311,321,331,36,312,322,332,37,313,323,333,38,314,324,334,341,351,3111,3211,3311,361,3121,3221,3321,371,3131,3231,3331,39,315,325,335,342,352,3112,3212,3312,362,3122,3222,3322,372,3132,3232,3332,310,381,391,3101"/>
    <w:basedOn w:val="Normalny"/>
    <w:next w:val="Tekstpodstawowy"/>
    <w:qFormat/>
    <w:rsid w:val="00996EF3"/>
    <w:pPr>
      <w:keepNext/>
      <w:numPr>
        <w:ilvl w:val="2"/>
        <w:numId w:val="6"/>
      </w:numPr>
      <w:tabs>
        <w:tab w:val="left" w:pos="1134"/>
      </w:tabs>
      <w:suppressAutoHyphens/>
      <w:spacing w:before="240" w:after="160"/>
      <w:outlineLvl w:val="2"/>
    </w:pPr>
    <w:rPr>
      <w:b/>
      <w:sz w:val="24"/>
      <w:szCs w:val="24"/>
    </w:rPr>
  </w:style>
  <w:style w:type="paragraph" w:styleId="Nagwek4">
    <w:name w:val="heading 4"/>
    <w:aliases w:val="Podrozdział 4,4,41,42,43,44,45,411,421,431,46,412,422,432,47,413,423,433,48,414,424,434,441,451,4111,4211,4311,461,4121,4221,4321,471,4131,4231,4331,49,410,481,491,4101,415,442,452,462,472,482,492,4102,4112,4122,416,443,453,463,473,483,493"/>
    <w:basedOn w:val="Normalny"/>
    <w:next w:val="Tekstpodstawowy"/>
    <w:link w:val="Nagwek4Znak"/>
    <w:qFormat/>
    <w:rsid w:val="00587144"/>
    <w:pPr>
      <w:keepNext/>
      <w:numPr>
        <w:ilvl w:val="3"/>
        <w:numId w:val="7"/>
      </w:numPr>
      <w:suppressAutoHyphens/>
      <w:spacing w:before="240" w:after="60"/>
      <w:outlineLvl w:val="3"/>
    </w:pPr>
    <w:rPr>
      <w:sz w:val="24"/>
      <w:szCs w:val="24"/>
    </w:rPr>
  </w:style>
  <w:style w:type="paragraph" w:styleId="Nagwek5">
    <w:name w:val="heading 5"/>
    <w:aliases w:val="Podrozdział 5,5,heading5,51,heading51,52,heading52,53,heading53,54,heading54,55,heading55,56,heading56,511,heading511"/>
    <w:basedOn w:val="Normalny"/>
    <w:next w:val="Tekstpodstawowy"/>
    <w:qFormat/>
    <w:pPr>
      <w:keepNext/>
      <w:numPr>
        <w:ilvl w:val="4"/>
        <w:numId w:val="8"/>
      </w:numPr>
      <w:suppressAutoHyphens/>
      <w:spacing w:before="240" w:after="60"/>
      <w:outlineLvl w:val="4"/>
    </w:pPr>
    <w:rPr>
      <w:sz w:val="22"/>
    </w:rPr>
  </w:style>
  <w:style w:type="paragraph" w:styleId="Nagwek6">
    <w:name w:val="heading 6"/>
    <w:aliases w:val="Podrozdział 6"/>
    <w:basedOn w:val="Normalny"/>
    <w:next w:val="Tekstpodstawowy"/>
    <w:qFormat/>
    <w:pPr>
      <w:keepNext/>
      <w:numPr>
        <w:ilvl w:val="5"/>
        <w:numId w:val="9"/>
      </w:numPr>
      <w:suppressAutoHyphens/>
      <w:spacing w:before="240" w:after="60"/>
      <w:outlineLvl w:val="5"/>
    </w:pPr>
    <w:rPr>
      <w:sz w:val="22"/>
    </w:rPr>
  </w:style>
  <w:style w:type="paragraph" w:styleId="Nagwek7">
    <w:name w:val="heading 7"/>
    <w:aliases w:val="Podrozdział 7"/>
    <w:basedOn w:val="Normalny"/>
    <w:next w:val="Tekstpodstawowy"/>
    <w:qFormat/>
    <w:pPr>
      <w:keepNext/>
      <w:numPr>
        <w:ilvl w:val="6"/>
        <w:numId w:val="10"/>
      </w:numPr>
      <w:suppressAutoHyphens/>
      <w:spacing w:before="240" w:after="60"/>
      <w:outlineLvl w:val="6"/>
    </w:pPr>
    <w:rPr>
      <w:sz w:val="22"/>
    </w:rPr>
  </w:style>
  <w:style w:type="paragraph" w:styleId="Nagwek8">
    <w:name w:val="heading 8"/>
    <w:aliases w:val="Wypunktowanie"/>
    <w:basedOn w:val="Normalny"/>
    <w:next w:val="Tekstpodstawowy"/>
    <w:qFormat/>
    <w:pPr>
      <w:numPr>
        <w:ilvl w:val="7"/>
        <w:numId w:val="11"/>
      </w:numPr>
      <w:suppressAutoHyphens/>
      <w:spacing w:before="240" w:after="60"/>
      <w:outlineLvl w:val="7"/>
    </w:pPr>
    <w:rPr>
      <w:sz w:val="22"/>
    </w:rPr>
  </w:style>
  <w:style w:type="paragraph" w:styleId="Nagwek9">
    <w:name w:val="heading 9"/>
    <w:aliases w:val="Podrozdział 9"/>
    <w:basedOn w:val="Normalny"/>
    <w:next w:val="Tekstpodstawowy"/>
    <w:qFormat/>
    <w:pPr>
      <w:keepNext/>
      <w:numPr>
        <w:ilvl w:val="8"/>
        <w:numId w:val="12"/>
      </w:numPr>
      <w:suppressAutoHyphens/>
      <w:spacing w:before="240" w:after="60"/>
      <w:outlineLvl w:val="8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aliases w:val=" Znak,- Indented"/>
    <w:basedOn w:val="Normalny"/>
    <w:link w:val="TekstpodstawowyZnak"/>
    <w:rsid w:val="001E378F"/>
    <w:pPr>
      <w:spacing w:after="100" w:afterAutospacing="1" w:line="290" w:lineRule="exact"/>
      <w:jc w:val="both"/>
    </w:pPr>
    <w:rPr>
      <w:rFonts w:ascii="Times New Roman" w:hAnsi="Times New Roman"/>
      <w:sz w:val="24"/>
    </w:rPr>
  </w:style>
  <w:style w:type="character" w:customStyle="1" w:styleId="TekstpodstawowyZnak">
    <w:name w:val="Tekst podstawowy Znak"/>
    <w:aliases w:val=" Znak Znak,- Indented Znak"/>
    <w:link w:val="Tekstpodstawowy"/>
    <w:rsid w:val="008B33CC"/>
    <w:rPr>
      <w:sz w:val="24"/>
      <w:lang w:val="pl-PL" w:eastAsia="pl-PL" w:bidi="ar-SA"/>
    </w:rPr>
  </w:style>
  <w:style w:type="paragraph" w:customStyle="1" w:styleId="Nagwek10">
    <w:name w:val="Nagłówek1"/>
    <w:basedOn w:val="Normalny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pPr>
      <w:tabs>
        <w:tab w:val="right" w:pos="9072"/>
      </w:tabs>
    </w:pPr>
  </w:style>
  <w:style w:type="character" w:styleId="Numerstrony">
    <w:name w:val="page number"/>
    <w:basedOn w:val="Domylnaczcionkaakapitu"/>
  </w:style>
  <w:style w:type="paragraph" w:customStyle="1" w:styleId="Tabelatre">
    <w:name w:val="Tabela treść"/>
    <w:basedOn w:val="Normalny"/>
    <w:rsid w:val="006A6809"/>
    <w:pPr>
      <w:keepLines/>
      <w:spacing w:before="60" w:after="60"/>
    </w:pPr>
  </w:style>
  <w:style w:type="paragraph" w:customStyle="1" w:styleId="Tabelanagwek">
    <w:name w:val="Tabela nagłówek"/>
    <w:basedOn w:val="Tabelatre"/>
    <w:rsid w:val="00A8129A"/>
    <w:rPr>
      <w:b/>
    </w:rPr>
  </w:style>
  <w:style w:type="paragraph" w:styleId="Nagwek">
    <w:name w:val="header"/>
    <w:basedOn w:val="Normalny"/>
    <w:next w:val="Tekstpodstawowy"/>
    <w:pPr>
      <w:keepNext/>
      <w:suppressAutoHyphens/>
      <w:spacing w:before="240" w:after="60"/>
    </w:pPr>
    <w:rPr>
      <w:rFonts w:ascii="Times New Roman" w:hAnsi="Times New Roman"/>
      <w:b/>
      <w:sz w:val="22"/>
    </w:rPr>
  </w:style>
  <w:style w:type="paragraph" w:styleId="Listapunktowana">
    <w:name w:val="List Bullet"/>
    <w:basedOn w:val="Tekstpodstawowy"/>
    <w:rsid w:val="00C40FDE"/>
    <w:pPr>
      <w:numPr>
        <w:numId w:val="3"/>
      </w:numPr>
      <w:spacing w:before="120"/>
    </w:pPr>
  </w:style>
  <w:style w:type="paragraph" w:styleId="Spistreci1">
    <w:name w:val="toc 1"/>
    <w:basedOn w:val="Normalny"/>
    <w:next w:val="Normalny"/>
    <w:autoRedefine/>
    <w:uiPriority w:val="39"/>
    <w:rsid w:val="0018074C"/>
    <w:pPr>
      <w:tabs>
        <w:tab w:val="left" w:pos="397"/>
        <w:tab w:val="right" w:leader="dot" w:pos="7938"/>
      </w:tabs>
      <w:spacing w:before="100" w:beforeAutospacing="1"/>
    </w:pPr>
    <w:rPr>
      <w:b/>
      <w:sz w:val="24"/>
    </w:rPr>
  </w:style>
  <w:style w:type="paragraph" w:styleId="Spistreci2">
    <w:name w:val="toc 2"/>
    <w:basedOn w:val="Normalny"/>
    <w:next w:val="Normalny"/>
    <w:autoRedefine/>
    <w:uiPriority w:val="39"/>
    <w:rsid w:val="0018074C"/>
    <w:pPr>
      <w:tabs>
        <w:tab w:val="left" w:pos="794"/>
        <w:tab w:val="right" w:leader="dot" w:pos="7938"/>
      </w:tabs>
      <w:spacing w:before="40" w:after="60"/>
      <w:ind w:left="397"/>
    </w:pPr>
    <w:rPr>
      <w:rFonts w:ascii="Times New Roman" w:hAnsi="Times New Roman"/>
      <w:sz w:val="24"/>
    </w:rPr>
  </w:style>
  <w:style w:type="paragraph" w:styleId="Spistreci3">
    <w:name w:val="toc 3"/>
    <w:basedOn w:val="Normalny"/>
    <w:next w:val="Normalny"/>
    <w:autoRedefine/>
    <w:semiHidden/>
    <w:rsid w:val="0018074C"/>
    <w:pPr>
      <w:tabs>
        <w:tab w:val="left" w:pos="1304"/>
        <w:tab w:val="right" w:leader="dot" w:pos="7938"/>
      </w:tabs>
      <w:ind w:left="794"/>
    </w:pPr>
    <w:rPr>
      <w:rFonts w:ascii="Times New Roman" w:hAnsi="Times New Roman"/>
    </w:rPr>
  </w:style>
  <w:style w:type="paragraph" w:styleId="Mapadokumentu">
    <w:name w:val="Document Map"/>
    <w:basedOn w:val="Normalny"/>
    <w:semiHidden/>
    <w:rsid w:val="00FC432C"/>
    <w:rPr>
      <w:rFonts w:ascii="Tahoma" w:hAnsi="Tahoma" w:cs="Tahoma"/>
    </w:rPr>
  </w:style>
  <w:style w:type="table" w:styleId="Tabela-Siatka">
    <w:name w:val="Table Grid"/>
    <w:basedOn w:val="Standardowy"/>
    <w:rsid w:val="00B56D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NagwekbezNr18pt">
    <w:name w:val="Styl Nagłówek bez Nr + 18 pt"/>
    <w:basedOn w:val="NagwekbezNr"/>
    <w:rsid w:val="00AA700C"/>
    <w:rPr>
      <w:bCs/>
    </w:rPr>
  </w:style>
  <w:style w:type="paragraph" w:customStyle="1" w:styleId="NagwekbezNr">
    <w:name w:val="Nagłówek bez Nr"/>
    <w:basedOn w:val="Normalny"/>
    <w:rsid w:val="000A2DF8"/>
    <w:pPr>
      <w:keepNext/>
      <w:suppressAutoHyphens/>
      <w:spacing w:before="360" w:after="240" w:line="360" w:lineRule="auto"/>
    </w:pPr>
    <w:rPr>
      <w:b/>
      <w:kern w:val="28"/>
      <w:sz w:val="36"/>
    </w:rPr>
  </w:style>
  <w:style w:type="paragraph" w:customStyle="1" w:styleId="Tabelatrepunkty">
    <w:name w:val="Tabela treść punkty"/>
    <w:basedOn w:val="Tabelatre"/>
    <w:pPr>
      <w:numPr>
        <w:numId w:val="2"/>
      </w:numPr>
    </w:pPr>
  </w:style>
  <w:style w:type="paragraph" w:customStyle="1" w:styleId="Tabelanagwekwikszy">
    <w:name w:val="Tabela nagłówek większy"/>
    <w:basedOn w:val="Tabelanagwek"/>
    <w:rPr>
      <w:sz w:val="28"/>
    </w:rPr>
  </w:style>
  <w:style w:type="paragraph" w:customStyle="1" w:styleId="Sygnaturadokumentu">
    <w:name w:val="Sygnatura dokumentu"/>
    <w:basedOn w:val="Normalny"/>
    <w:pPr>
      <w:spacing w:before="120" w:after="120"/>
      <w:jc w:val="center"/>
    </w:pPr>
    <w:rPr>
      <w:b/>
      <w:sz w:val="48"/>
    </w:rPr>
  </w:style>
  <w:style w:type="paragraph" w:styleId="Tekstpodstawowywcity">
    <w:name w:val="Body Text Indent"/>
    <w:basedOn w:val="Tekstpodstawowy"/>
    <w:pPr>
      <w:ind w:left="284"/>
    </w:pPr>
  </w:style>
  <w:style w:type="paragraph" w:styleId="Listanumerowana">
    <w:name w:val="List Number"/>
    <w:basedOn w:val="Tekstpodstawowy"/>
    <w:link w:val="ListanumerowanaZnak"/>
    <w:pPr>
      <w:numPr>
        <w:numId w:val="1"/>
      </w:numPr>
      <w:ind w:left="357" w:hanging="357"/>
    </w:pPr>
  </w:style>
  <w:style w:type="character" w:customStyle="1" w:styleId="ListanumerowanaZnak">
    <w:name w:val="Lista numerowana Znak"/>
    <w:link w:val="Listanumerowana"/>
    <w:rsid w:val="00EA5EC4"/>
    <w:rPr>
      <w:sz w:val="24"/>
      <w:lang w:val="pl-PL" w:eastAsia="pl-PL" w:bidi="ar-SA"/>
    </w:rPr>
  </w:style>
  <w:style w:type="paragraph" w:styleId="Legenda">
    <w:name w:val="caption"/>
    <w:basedOn w:val="Normalny"/>
    <w:next w:val="Normalny"/>
    <w:qFormat/>
    <w:rsid w:val="006A6809"/>
    <w:pPr>
      <w:spacing w:before="100" w:beforeAutospacing="1" w:after="120"/>
    </w:pPr>
    <w:rPr>
      <w:b/>
    </w:rPr>
  </w:style>
  <w:style w:type="paragraph" w:styleId="Spisilustracji">
    <w:name w:val="table of figures"/>
    <w:basedOn w:val="Normalny"/>
    <w:next w:val="Normalny"/>
    <w:uiPriority w:val="99"/>
    <w:rsid w:val="006E0561"/>
    <w:pPr>
      <w:tabs>
        <w:tab w:val="right" w:leader="dot" w:pos="7938"/>
      </w:tabs>
      <w:spacing w:after="60"/>
      <w:ind w:left="403" w:hanging="403"/>
    </w:pPr>
    <w:rPr>
      <w:rFonts w:ascii="Times New Roman" w:hAnsi="Times New Roman"/>
      <w:sz w:val="24"/>
    </w:rPr>
  </w:style>
  <w:style w:type="paragraph" w:styleId="Tekstdymka">
    <w:name w:val="Balloon Text"/>
    <w:basedOn w:val="Normalny"/>
    <w:semiHidden/>
    <w:rsid w:val="00996EF3"/>
    <w:rPr>
      <w:rFonts w:ascii="Tahoma" w:hAnsi="Tahoma" w:cs="Tahoma"/>
      <w:sz w:val="16"/>
      <w:szCs w:val="16"/>
    </w:rPr>
  </w:style>
  <w:style w:type="paragraph" w:styleId="Data">
    <w:name w:val="Date"/>
    <w:basedOn w:val="Normalny"/>
    <w:next w:val="Normalny"/>
  </w:style>
  <w:style w:type="paragraph" w:customStyle="1" w:styleId="TytuInwestor">
    <w:name w:val="Tytuł_Inwestor"/>
    <w:basedOn w:val="Normalny"/>
    <w:rsid w:val="00AA53DA"/>
    <w:rPr>
      <w:rFonts w:ascii="Times New Roman" w:hAnsi="Times New Roman"/>
      <w:bCs/>
      <w:sz w:val="36"/>
      <w:szCs w:val="36"/>
    </w:rPr>
  </w:style>
  <w:style w:type="paragraph" w:customStyle="1" w:styleId="TytuNazwaDokumentu">
    <w:name w:val="Tytuł_Nazwa_Dokumentu"/>
    <w:basedOn w:val="Normalny"/>
    <w:rsid w:val="00AA53DA"/>
    <w:pPr>
      <w:spacing w:before="100" w:beforeAutospacing="1" w:after="100" w:afterAutospacing="1"/>
      <w:jc w:val="right"/>
    </w:pPr>
    <w:rPr>
      <w:b/>
      <w:sz w:val="48"/>
      <w:szCs w:val="48"/>
    </w:rPr>
  </w:style>
  <w:style w:type="paragraph" w:customStyle="1" w:styleId="TytuProjekt">
    <w:name w:val="Tytuł_Projekt"/>
    <w:basedOn w:val="Normalny"/>
    <w:rsid w:val="00AA53DA"/>
    <w:pPr>
      <w:spacing w:before="100" w:beforeAutospacing="1" w:after="100" w:afterAutospacing="1"/>
      <w:jc w:val="right"/>
    </w:pPr>
    <w:rPr>
      <w:b/>
      <w:sz w:val="40"/>
      <w:szCs w:val="40"/>
    </w:rPr>
  </w:style>
  <w:style w:type="paragraph" w:customStyle="1" w:styleId="TytuWersjaDokumentu">
    <w:name w:val="Tytuł_Wersja_Dokumentu"/>
    <w:basedOn w:val="Normalny"/>
    <w:rsid w:val="00AA53DA"/>
    <w:pPr>
      <w:spacing w:before="100" w:beforeAutospacing="1" w:after="100" w:afterAutospacing="1"/>
      <w:jc w:val="right"/>
    </w:pPr>
    <w:rPr>
      <w:sz w:val="36"/>
      <w:szCs w:val="36"/>
    </w:rPr>
  </w:style>
  <w:style w:type="paragraph" w:customStyle="1" w:styleId="TytuDataPublikacji">
    <w:name w:val="Tytuł_Data_Publikacji"/>
    <w:basedOn w:val="Normalny"/>
    <w:rsid w:val="00F04BF4"/>
    <w:pPr>
      <w:spacing w:before="100" w:beforeAutospacing="1" w:after="100" w:afterAutospacing="1"/>
      <w:jc w:val="right"/>
    </w:pPr>
    <w:rPr>
      <w:sz w:val="28"/>
      <w:szCs w:val="28"/>
    </w:rPr>
  </w:style>
  <w:style w:type="character" w:styleId="Hipercze">
    <w:name w:val="Hyperlink"/>
    <w:uiPriority w:val="99"/>
    <w:rsid w:val="00F2172A"/>
    <w:rPr>
      <w:color w:val="0000FF"/>
      <w:u w:val="single"/>
    </w:rPr>
  </w:style>
  <w:style w:type="paragraph" w:customStyle="1" w:styleId="Prawaautorskie">
    <w:name w:val="Prawa_autorskie"/>
    <w:basedOn w:val="Normalny"/>
    <w:rsid w:val="00130F6B"/>
    <w:pPr>
      <w:spacing w:before="100" w:beforeAutospacing="1" w:after="100" w:afterAutospacing="1" w:line="200" w:lineRule="exact"/>
    </w:pPr>
    <w:rPr>
      <w:rFonts w:ascii="Lucida Sans" w:hAnsi="Lucida Sans" w:cs="Lucida Sans Unicode"/>
      <w:b/>
    </w:rPr>
  </w:style>
  <w:style w:type="paragraph" w:customStyle="1" w:styleId="Prawaautorskieopis">
    <w:name w:val="Prawa_autorskie_opis"/>
    <w:basedOn w:val="Normalny"/>
    <w:rsid w:val="00130F6B"/>
    <w:pPr>
      <w:autoSpaceDE w:val="0"/>
      <w:autoSpaceDN w:val="0"/>
      <w:adjustRightInd w:val="0"/>
      <w:spacing w:before="60"/>
    </w:pPr>
    <w:rPr>
      <w:rFonts w:ascii="Lucida Sans" w:hAnsi="Lucida Sans" w:cs="Lucida Sans Unicode"/>
      <w:sz w:val="16"/>
      <w:szCs w:val="16"/>
    </w:rPr>
  </w:style>
  <w:style w:type="paragraph" w:customStyle="1" w:styleId="InfoBlue">
    <w:name w:val="Info_Blue"/>
    <w:basedOn w:val="Tekstpodstawowy"/>
    <w:next w:val="Tekstpodstawowy"/>
    <w:rsid w:val="005F7AAC"/>
    <w:pPr>
      <w:spacing w:line="240" w:lineRule="auto"/>
    </w:pPr>
    <w:rPr>
      <w:i/>
      <w:color w:val="0000FF"/>
      <w:kern w:val="24"/>
      <w:sz w:val="20"/>
      <w:szCs w:val="24"/>
    </w:rPr>
  </w:style>
  <w:style w:type="paragraph" w:customStyle="1" w:styleId="infoblue0">
    <w:name w:val="infoblue"/>
    <w:basedOn w:val="Normalny"/>
    <w:rsid w:val="0014688E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styleId="Uwydatnienie">
    <w:name w:val="Emphasis"/>
    <w:qFormat/>
    <w:rsid w:val="005A75DB"/>
    <w:rPr>
      <w:i/>
      <w:iCs/>
    </w:rPr>
  </w:style>
  <w:style w:type="paragraph" w:styleId="Tekstprzypisukocowego">
    <w:name w:val="endnote text"/>
    <w:basedOn w:val="Normalny"/>
    <w:semiHidden/>
    <w:rsid w:val="00904F2E"/>
  </w:style>
  <w:style w:type="character" w:styleId="Odwoanieprzypisukocowego">
    <w:name w:val="endnote reference"/>
    <w:semiHidden/>
    <w:rsid w:val="00904F2E"/>
    <w:rPr>
      <w:vertAlign w:val="superscript"/>
    </w:rPr>
  </w:style>
  <w:style w:type="paragraph" w:customStyle="1" w:styleId="Wyliczenie2">
    <w:name w:val="Wyliczenie 2"/>
    <w:basedOn w:val="Normalny"/>
    <w:rsid w:val="00E60109"/>
    <w:pPr>
      <w:tabs>
        <w:tab w:val="left" w:pos="851"/>
      </w:tabs>
      <w:spacing w:before="120"/>
      <w:jc w:val="both"/>
    </w:pPr>
    <w:rPr>
      <w:rFonts w:ascii="Times New Roman" w:hAnsi="Times New Roman"/>
      <w:sz w:val="24"/>
    </w:rPr>
  </w:style>
  <w:style w:type="paragraph" w:customStyle="1" w:styleId="Rubryka">
    <w:name w:val="Rubryka"/>
    <w:basedOn w:val="Normalny"/>
    <w:rsid w:val="00E60109"/>
    <w:pPr>
      <w:tabs>
        <w:tab w:val="left" w:pos="288"/>
        <w:tab w:val="left" w:pos="1008"/>
        <w:tab w:val="left" w:pos="3600"/>
      </w:tabs>
    </w:pPr>
    <w:rPr>
      <w:b/>
      <w:sz w:val="18"/>
    </w:rPr>
  </w:style>
  <w:style w:type="paragraph" w:customStyle="1" w:styleId="STANDARDWYLICZENIE1">
    <w:name w:val="STANDARD_WYLICZENIE1"/>
    <w:basedOn w:val="Normalny"/>
    <w:rsid w:val="005F6903"/>
    <w:pPr>
      <w:numPr>
        <w:numId w:val="17"/>
      </w:numPr>
      <w:spacing w:after="120"/>
      <w:jc w:val="both"/>
    </w:pPr>
    <w:rPr>
      <w:rFonts w:ascii="Times New Roman" w:hAnsi="Times New Roman"/>
      <w:sz w:val="24"/>
    </w:rPr>
  </w:style>
  <w:style w:type="paragraph" w:styleId="NormalnyWeb">
    <w:name w:val="Normal (Web)"/>
    <w:basedOn w:val="Normalny"/>
    <w:rsid w:val="00BC3256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Tabela">
    <w:name w:val="Tabela"/>
    <w:next w:val="Normalny"/>
    <w:rsid w:val="001D47D2"/>
    <w:pPr>
      <w:widowControl w:val="0"/>
      <w:autoSpaceDE w:val="0"/>
      <w:autoSpaceDN w:val="0"/>
      <w:adjustRightInd w:val="0"/>
    </w:pPr>
    <w:rPr>
      <w:rFonts w:ascii="Arial" w:hAnsi="Arial" w:cs="Arial"/>
      <w:lang w:eastAsia="pl-PL"/>
    </w:rPr>
  </w:style>
  <w:style w:type="paragraph" w:styleId="Spistreci4">
    <w:name w:val="toc 4"/>
    <w:basedOn w:val="Normalny"/>
    <w:next w:val="Normalny"/>
    <w:autoRedefine/>
    <w:semiHidden/>
    <w:rsid w:val="00CD45F7"/>
    <w:pPr>
      <w:tabs>
        <w:tab w:val="left" w:pos="1701"/>
        <w:tab w:val="right" w:pos="7938"/>
      </w:tabs>
      <w:ind w:left="1304"/>
    </w:pPr>
  </w:style>
  <w:style w:type="paragraph" w:styleId="Tekstpodstawowywcity2">
    <w:name w:val="Body Text Indent 2"/>
    <w:basedOn w:val="Normalny"/>
    <w:rsid w:val="009D5067"/>
    <w:pPr>
      <w:spacing w:after="120" w:line="480" w:lineRule="auto"/>
      <w:ind w:left="283"/>
    </w:pPr>
  </w:style>
  <w:style w:type="paragraph" w:styleId="Indeks1">
    <w:name w:val="index 1"/>
    <w:basedOn w:val="Normalny"/>
    <w:next w:val="Normalny"/>
    <w:autoRedefine/>
    <w:semiHidden/>
    <w:rsid w:val="00902F1B"/>
    <w:pPr>
      <w:ind w:left="200" w:hanging="200"/>
    </w:pPr>
  </w:style>
  <w:style w:type="paragraph" w:styleId="Tekstprzypisudolnego">
    <w:name w:val="footnote text"/>
    <w:basedOn w:val="Normalny"/>
    <w:semiHidden/>
    <w:rsid w:val="009D5067"/>
    <w:rPr>
      <w:rFonts w:ascii="Times New Roman" w:hAnsi="Times New Roman"/>
    </w:rPr>
  </w:style>
  <w:style w:type="character" w:styleId="Odwoanieprzypisudolnego">
    <w:name w:val="footnote reference"/>
    <w:semiHidden/>
    <w:rsid w:val="00F84565"/>
    <w:rPr>
      <w:vertAlign w:val="superscript"/>
    </w:rPr>
  </w:style>
  <w:style w:type="character" w:styleId="Odwoaniedokomentarza">
    <w:name w:val="annotation reference"/>
    <w:semiHidden/>
    <w:rsid w:val="004377A8"/>
    <w:rPr>
      <w:sz w:val="16"/>
      <w:szCs w:val="16"/>
    </w:rPr>
  </w:style>
  <w:style w:type="paragraph" w:styleId="Tekstkomentarza">
    <w:name w:val="annotation text"/>
    <w:basedOn w:val="Normalny"/>
    <w:semiHidden/>
    <w:rsid w:val="004377A8"/>
  </w:style>
  <w:style w:type="character" w:customStyle="1" w:styleId="Nagwek4Znak">
    <w:name w:val="Nagłówek 4 Znak"/>
    <w:aliases w:val="Podrozdział 4 Znak,4 Znak,41 Znak,42 Znak,43 Znak,44 Znak,45 Znak,411 Znak,421 Znak,431 Znak,46 Znak,412 Znak,422 Znak,432 Znak,47 Znak,413 Znak,423 Znak,433 Znak,48 Znak,414 Znak,424 Znak,434 Znak,441 Znak,451 Znak,4111 Znak,4211 Znak"/>
    <w:link w:val="Nagwek4"/>
    <w:rsid w:val="004A436E"/>
    <w:rPr>
      <w:rFonts w:ascii="Arial" w:hAnsi="Arial"/>
      <w:sz w:val="24"/>
      <w:szCs w:val="24"/>
      <w:lang w:val="pl-PL" w:eastAsia="pl-PL" w:bidi="ar-SA"/>
    </w:rPr>
  </w:style>
  <w:style w:type="paragraph" w:customStyle="1" w:styleId="Tytu1">
    <w:name w:val="Tytuł 1"/>
    <w:basedOn w:val="Normalny"/>
    <w:autoRedefine/>
    <w:rsid w:val="000F5052"/>
    <w:pPr>
      <w:jc w:val="right"/>
    </w:pPr>
    <w:rPr>
      <w:bCs/>
      <w:sz w:val="32"/>
      <w:lang w:eastAsia="en-US"/>
    </w:rPr>
  </w:style>
  <w:style w:type="paragraph" w:customStyle="1" w:styleId="Tytu2">
    <w:name w:val="Tytuł 2"/>
    <w:basedOn w:val="Normalny"/>
    <w:autoRedefine/>
    <w:rsid w:val="000F5052"/>
    <w:pPr>
      <w:jc w:val="right"/>
    </w:pPr>
    <w:rPr>
      <w:sz w:val="44"/>
      <w:szCs w:val="44"/>
      <w:lang w:eastAsia="en-US"/>
    </w:rPr>
  </w:style>
  <w:style w:type="paragraph" w:customStyle="1" w:styleId="Tytu3">
    <w:name w:val="Tytuł 3"/>
    <w:basedOn w:val="Normalny"/>
    <w:autoRedefine/>
    <w:rsid w:val="000F5052"/>
    <w:pPr>
      <w:jc w:val="right"/>
    </w:pPr>
    <w:rPr>
      <w:bCs/>
      <w:sz w:val="72"/>
      <w:lang w:eastAsia="en-US"/>
    </w:rPr>
  </w:style>
  <w:style w:type="paragraph" w:styleId="HTML-wstpniesformatowany">
    <w:name w:val="HTML Preformatted"/>
    <w:basedOn w:val="Normalny"/>
    <w:link w:val="HTML-wstpniesformatowanyZnak"/>
    <w:uiPriority w:val="99"/>
    <w:unhideWhenUsed/>
    <w:rsid w:val="00931D6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rsid w:val="00931D6C"/>
    <w:rPr>
      <w:rFonts w:ascii="Courier New" w:hAnsi="Courier New" w:cs="Courier New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301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35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0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88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75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9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61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3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4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9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2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1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image" Target="media/image3.jpeg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image" Target="media/image2.jpeg"/><Relationship Id="rId2" Type="http://schemas.openxmlformats.org/officeDocument/2006/relationships/customXml" Target="../customXml/item2.xml"/><Relationship Id="rId16" Type="http://schemas.openxmlformats.org/officeDocument/2006/relationships/image" Target="media/image1.png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footer" Target="footer4.xml"/><Relationship Id="rId10" Type="http://schemas.openxmlformats.org/officeDocument/2006/relationships/footer" Target="footer1.xml"/><Relationship Id="rId19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header" Target="header3.xml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\PROJEKTOWE\CRZ\PROJEKT\Szablon_projektu\08_10_2004\SICRZ_TMPL-SAD_01-01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2CC2ACCD58AF749A53B555BA60F0930" ma:contentTypeVersion="9" ma:contentTypeDescription="Utwórz nowy dokument." ma:contentTypeScope="" ma:versionID="306dadaf55e78d3e5ed6cb18c4c1f801">
  <xsd:schema xmlns:xsd="http://www.w3.org/2001/XMLSchema" xmlns:xs="http://www.w3.org/2001/XMLSchema" xmlns:p="http://schemas.microsoft.com/office/2006/metadata/properties" xmlns:ns2="58935fac-fbd4-457f-918c-a18b08aa878c" xmlns:ns3="0f349bbd-709d-4c41-b608-6100937485ae" targetNamespace="http://schemas.microsoft.com/office/2006/metadata/properties" ma:root="true" ma:fieldsID="87642589352e1772220787fb73b7a031" ns2:_="" ns3:_="">
    <xsd:import namespace="58935fac-fbd4-457f-918c-a18b08aa878c"/>
    <xsd:import namespace="0f349bbd-709d-4c41-b608-6100937485a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_Flow_SignoffStatu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935fac-fbd4-457f-918c-a18b08aa87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tan zatwierdzenia" ma:internalName="Stan_x0020_zatwierdzenia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349bbd-709d-4c41-b608-6100937485ae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1022DC8-869F-418A-A965-5A3B965AB37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5F32EDD-9F85-499B-98A1-6CF5305289E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8935fac-fbd4-457f-918c-a18b08aa878c"/>
    <ds:schemaRef ds:uri="0f349bbd-709d-4c41-b608-6100937485a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SICRZ_TMPL-SAD_01-01</Template>
  <TotalTime>41</TotalTime>
  <Pages>34</Pages>
  <Words>5520</Words>
  <Characters>40156</Characters>
  <Application>Microsoft Office Word</Application>
  <DocSecurity>0</DocSecurity>
  <Lines>334</Lines>
  <Paragraphs>91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Opis architektury _x000d_podsystemu Centralnej Informacji</vt:lpstr>
    </vt:vector>
  </TitlesOfParts>
  <Company>ARAM  Sp z o.o.</Company>
  <LinksUpToDate>false</LinksUpToDate>
  <CharactersWithSpaces>45585</CharactersWithSpaces>
  <SharedDoc>false</SharedDoc>
  <HLinks>
    <vt:vector size="186" baseType="variant">
      <vt:variant>
        <vt:i4>1638456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_Toc291133852</vt:lpwstr>
      </vt:variant>
      <vt:variant>
        <vt:i4>1638456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_Toc291133851</vt:lpwstr>
      </vt:variant>
      <vt:variant>
        <vt:i4>1638456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_Toc291133850</vt:lpwstr>
      </vt:variant>
      <vt:variant>
        <vt:i4>1572920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_Toc291133849</vt:lpwstr>
      </vt:variant>
      <vt:variant>
        <vt:i4>1572920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_Toc291133848</vt:lpwstr>
      </vt:variant>
      <vt:variant>
        <vt:i4>1572920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_Toc291133847</vt:lpwstr>
      </vt:variant>
      <vt:variant>
        <vt:i4>1572920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_Toc291133846</vt:lpwstr>
      </vt:variant>
      <vt:variant>
        <vt:i4>1572920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_Toc291133845</vt:lpwstr>
      </vt:variant>
      <vt:variant>
        <vt:i4>1572920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_Toc291133844</vt:lpwstr>
      </vt:variant>
      <vt:variant>
        <vt:i4>1572920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_Toc291133843</vt:lpwstr>
      </vt:variant>
      <vt:variant>
        <vt:i4>1572920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_Toc291133842</vt:lpwstr>
      </vt:variant>
      <vt:variant>
        <vt:i4>1572920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_Toc291133841</vt:lpwstr>
      </vt:variant>
      <vt:variant>
        <vt:i4>1572920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_Toc291133840</vt:lpwstr>
      </vt:variant>
      <vt:variant>
        <vt:i4>2031672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_Toc291133839</vt:lpwstr>
      </vt:variant>
      <vt:variant>
        <vt:i4>2031672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_Toc291133838</vt:lpwstr>
      </vt:variant>
      <vt:variant>
        <vt:i4>2031672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_Toc291133837</vt:lpwstr>
      </vt:variant>
      <vt:variant>
        <vt:i4>2031672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_Toc291133836</vt:lpwstr>
      </vt:variant>
      <vt:variant>
        <vt:i4>2031672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_Toc291133835</vt:lpwstr>
      </vt:variant>
      <vt:variant>
        <vt:i4>2031672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_Toc291133834</vt:lpwstr>
      </vt:variant>
      <vt:variant>
        <vt:i4>2031672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_Toc291133833</vt:lpwstr>
      </vt:variant>
      <vt:variant>
        <vt:i4>2031672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_Toc291133832</vt:lpwstr>
      </vt:variant>
      <vt:variant>
        <vt:i4>2031672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_Toc291133831</vt:lpwstr>
      </vt:variant>
      <vt:variant>
        <vt:i4>2031672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_Toc291133830</vt:lpwstr>
      </vt:variant>
      <vt:variant>
        <vt:i4>1966136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_Toc291133829</vt:lpwstr>
      </vt:variant>
      <vt:variant>
        <vt:i4>1966136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_Toc291133828</vt:lpwstr>
      </vt:variant>
      <vt:variant>
        <vt:i4>1966136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_Toc291133827</vt:lpwstr>
      </vt:variant>
      <vt:variant>
        <vt:i4>1966136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_Toc291133826</vt:lpwstr>
      </vt:variant>
      <vt:variant>
        <vt:i4>1966136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_Toc291133825</vt:lpwstr>
      </vt:variant>
      <vt:variant>
        <vt:i4>1966136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_Toc291133824</vt:lpwstr>
      </vt:variant>
      <vt:variant>
        <vt:i4>1966136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_Toc291133823</vt:lpwstr>
      </vt:variant>
      <vt:variant>
        <vt:i4>1966136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_Toc291133822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Opis architektury _x000d_podsystemu Centralnej Informacji</dc:title>
  <dc:subject>Dokumentacja techniczna _x000d_Systemu Informatycznego KRS </dc:subject>
  <dc:creator>M. Tomasik</dc:creator>
  <cp:keywords/>
  <dc:description/>
  <cp:lastModifiedBy>Brzozowski Jakub  (DIRS)</cp:lastModifiedBy>
  <cp:revision>12</cp:revision>
  <cp:lastPrinted>2021-08-13T13:10:00Z</cp:lastPrinted>
  <dcterms:created xsi:type="dcterms:W3CDTF">2020-01-24T15:39:00Z</dcterms:created>
  <dcterms:modified xsi:type="dcterms:W3CDTF">2021-10-05T00:39:00Z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Wersja dokumentu">
    <vt:lpwstr>1.1</vt:lpwstr>
  </property>
  <property fmtid="{D5CDD505-2E9C-101B-9397-08002B2CF9AE}" pid="3" name="DocVersion">
    <vt:lpwstr>1.0</vt:lpwstr>
  </property>
  <property fmtid="{D5CDD505-2E9C-101B-9397-08002B2CF9AE}" pid="4" name="DocID">
    <vt:lpwstr>SICRZ/SAD-&lt;DocVer&gt;</vt:lpwstr>
  </property>
  <property fmtid="{D5CDD505-2E9C-101B-9397-08002B2CF9AE}" pid="5" name="DocType">
    <vt:lpwstr>SAD</vt:lpwstr>
  </property>
  <property fmtid="{D5CDD505-2E9C-101B-9397-08002B2CF9AE}" pid="6" name="DocAbbr">
    <vt:lpwstr>SICRZ</vt:lpwstr>
  </property>
  <property fmtid="{D5CDD505-2E9C-101B-9397-08002B2CF9AE}" pid="7" name="Data rejestracji">
    <vt:lpwstr>28.01.2009</vt:lpwstr>
  </property>
  <property fmtid="{D5CDD505-2E9C-101B-9397-08002B2CF9AE}" pid="8" name="Stan zatwierdzenia">
    <vt:lpwstr/>
  </property>
  <property fmtid="{D5CDD505-2E9C-101B-9397-08002B2CF9AE}" pid="9" name="ContentTypeId">
    <vt:lpwstr>0x01010002CC2ACCD58AF749A53B555BA60F0930</vt:lpwstr>
  </property>
</Properties>
</file>